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0E6" w:rsidRPr="00BF5CDE" w:rsidRDefault="001840E6" w:rsidP="00BF5CDE">
      <w:pPr>
        <w:spacing w:line="240" w:lineRule="auto"/>
        <w:jc w:val="center"/>
        <w:rPr>
          <w:rFonts w:ascii="Times New Roman" w:hAnsi="Times New Roman"/>
          <w:szCs w:val="20"/>
        </w:rPr>
      </w:pPr>
      <w:r w:rsidRPr="00BF5CDE">
        <w:rPr>
          <w:rFonts w:ascii="Times New Roman" w:hAnsi="Times New Roman"/>
          <w:szCs w:val="20"/>
        </w:rPr>
        <w:t>Бюджетное профессиональное образовательное учреждение</w:t>
      </w:r>
    </w:p>
    <w:p w:rsidR="001840E6" w:rsidRPr="00BF5CDE" w:rsidRDefault="001840E6" w:rsidP="00BF5CDE">
      <w:pPr>
        <w:spacing w:line="240" w:lineRule="auto"/>
        <w:jc w:val="center"/>
        <w:rPr>
          <w:rFonts w:ascii="Times New Roman" w:hAnsi="Times New Roman"/>
          <w:szCs w:val="20"/>
        </w:rPr>
      </w:pPr>
      <w:r w:rsidRPr="00BF5CDE">
        <w:rPr>
          <w:rFonts w:ascii="Times New Roman" w:hAnsi="Times New Roman"/>
          <w:szCs w:val="20"/>
        </w:rPr>
        <w:t xml:space="preserve"> Вологодской области «Сокольский педагогический колледж"</w:t>
      </w:r>
    </w:p>
    <w:p w:rsidR="001840E6" w:rsidRPr="00BF5CDE" w:rsidRDefault="001840E6" w:rsidP="00BF5CDE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1840E6" w:rsidRPr="00BF5CDE" w:rsidRDefault="001840E6" w:rsidP="00BF5CDE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1840E6" w:rsidRPr="00BF5CDE" w:rsidRDefault="001840E6" w:rsidP="00BF5CDE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279.6pt;margin-top:4.35pt;width:198pt;height:10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" stroked="f">
            <v:textbox>
              <w:txbxContent>
                <w:p w:rsidR="001840E6" w:rsidRDefault="001840E6" w:rsidP="00BF5CDE">
                  <w:r>
                    <w:t xml:space="preserve">                    Утверждаю</w:t>
                  </w:r>
                </w:p>
                <w:p w:rsidR="001840E6" w:rsidRDefault="001840E6" w:rsidP="00BF5CDE">
                  <w:pPr>
                    <w:jc w:val="center"/>
                    <w:rPr>
                      <w:b/>
                      <w:szCs w:val="20"/>
                    </w:rPr>
                  </w:pPr>
                  <w:r>
                    <w:t xml:space="preserve">Заместитель директора по УВР БПОУ ВО </w:t>
                  </w:r>
                  <w:r w:rsidRPr="000C0CFD">
                    <w:rPr>
                      <w:szCs w:val="20"/>
                    </w:rPr>
                    <w:t>"Сокольский педагогический колледж"</w:t>
                  </w:r>
                </w:p>
                <w:p w:rsidR="001840E6" w:rsidRPr="00756580" w:rsidRDefault="001840E6" w:rsidP="00BF5CDE">
                  <w:pPr>
                    <w:spacing w:line="360" w:lineRule="auto"/>
                    <w:jc w:val="center"/>
                  </w:pPr>
                  <w:r>
                    <w:rPr>
                      <w:i/>
                    </w:rPr>
                    <w:t>_______________</w:t>
                  </w:r>
                  <w:r>
                    <w:t>/Н.Л.Тиранова/</w:t>
                  </w:r>
                </w:p>
                <w:p w:rsidR="001840E6" w:rsidRPr="002672DE" w:rsidRDefault="001840E6" w:rsidP="00BF5CDE">
                  <w:pPr>
                    <w:spacing w:line="360" w:lineRule="auto"/>
                    <w:jc w:val="center"/>
                  </w:pPr>
                  <w:r>
                    <w:t>«</w:t>
                  </w:r>
                  <w:r w:rsidRPr="002672DE">
                    <w:t>_</w:t>
                  </w:r>
                  <w:r>
                    <w:t>___»</w:t>
                  </w:r>
                  <w:r w:rsidRPr="002672DE">
                    <w:t>_</w:t>
                  </w:r>
                  <w:r>
                    <w:t>___________</w:t>
                  </w:r>
                  <w:r w:rsidRPr="002672DE">
                    <w:t>20__</w:t>
                  </w:r>
                  <w:r>
                    <w:t>_</w:t>
                  </w:r>
                  <w:r w:rsidRPr="002672DE">
                    <w:t>_ г.</w:t>
                  </w:r>
                </w:p>
                <w:p w:rsidR="001840E6" w:rsidRPr="00BD6BC8" w:rsidRDefault="001840E6" w:rsidP="00BF5CDE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</w:p>
    <w:p w:rsidR="001840E6" w:rsidRPr="00BF5CDE" w:rsidRDefault="001840E6" w:rsidP="00BF5CDE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1840E6" w:rsidRPr="00BF5CDE" w:rsidRDefault="001840E6" w:rsidP="00BF5CD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840E6" w:rsidRPr="00BF5CDE" w:rsidRDefault="001840E6" w:rsidP="00BF5CD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840E6" w:rsidRPr="00BF5CDE" w:rsidRDefault="001840E6" w:rsidP="00BF5CD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840E6" w:rsidRPr="00BF5CDE" w:rsidRDefault="001840E6" w:rsidP="00BF5CD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840E6" w:rsidRPr="00BF5CDE" w:rsidRDefault="001840E6" w:rsidP="00BF5CD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40E6" w:rsidRPr="00BF5CDE" w:rsidRDefault="001840E6" w:rsidP="00BF5CD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5CDE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1840E6" w:rsidRDefault="001840E6" w:rsidP="00BF5CD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5CDE">
        <w:rPr>
          <w:rFonts w:ascii="Times New Roman" w:hAnsi="Times New Roman"/>
          <w:b/>
          <w:sz w:val="28"/>
          <w:szCs w:val="28"/>
        </w:rPr>
        <w:t xml:space="preserve">по учебной дисциплине </w:t>
      </w:r>
    </w:p>
    <w:p w:rsidR="001840E6" w:rsidRPr="00BF5CDE" w:rsidRDefault="001840E6" w:rsidP="00BF5CDE">
      <w:pPr>
        <w:spacing w:after="0" w:line="360" w:lineRule="auto"/>
        <w:jc w:val="center"/>
        <w:rPr>
          <w:rFonts w:ascii="Times New Roman" w:hAnsi="Times New Roman"/>
          <w:b/>
          <w:color w:val="1A1A1A"/>
          <w:sz w:val="32"/>
          <w:szCs w:val="32"/>
        </w:rPr>
      </w:pPr>
      <w:r w:rsidRPr="00B40FD2">
        <w:rPr>
          <w:rFonts w:ascii="Times New Roman" w:hAnsi="Times New Roman"/>
          <w:b/>
          <w:color w:val="1A1A1A"/>
          <w:sz w:val="32"/>
          <w:szCs w:val="32"/>
        </w:rPr>
        <w:t>Русский язык  и  культура  речи</w:t>
      </w:r>
    </w:p>
    <w:p w:rsidR="001840E6" w:rsidRPr="00BF5CDE" w:rsidRDefault="001840E6" w:rsidP="00BF5CD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BF5CDE">
        <w:rPr>
          <w:rFonts w:ascii="Times New Roman" w:hAnsi="Times New Roman"/>
          <w:sz w:val="28"/>
          <w:szCs w:val="28"/>
        </w:rPr>
        <w:t xml:space="preserve">основной профессиональной образовательной программы  </w:t>
      </w:r>
    </w:p>
    <w:p w:rsidR="001840E6" w:rsidRPr="00BF5CDE" w:rsidRDefault="001840E6" w:rsidP="00BF5CD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BF5CDE">
        <w:rPr>
          <w:rFonts w:ascii="Times New Roman" w:hAnsi="Times New Roman"/>
          <w:sz w:val="28"/>
          <w:szCs w:val="28"/>
        </w:rPr>
        <w:t>по специальности Дошкольное образование</w:t>
      </w:r>
    </w:p>
    <w:p w:rsidR="001840E6" w:rsidRPr="00BF5CDE" w:rsidRDefault="001840E6" w:rsidP="00BF5CD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BF5CDE">
        <w:rPr>
          <w:rFonts w:ascii="Times New Roman" w:hAnsi="Times New Roman"/>
          <w:sz w:val="28"/>
          <w:szCs w:val="28"/>
        </w:rPr>
        <w:t>углублённой подготовки</w:t>
      </w:r>
    </w:p>
    <w:p w:rsidR="001840E6" w:rsidRPr="00BF5CDE" w:rsidRDefault="001840E6" w:rsidP="00BF5CD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840E6" w:rsidRPr="00BF5CDE" w:rsidRDefault="001840E6" w:rsidP="00BF5CD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840E6" w:rsidRPr="00BF5CDE" w:rsidRDefault="001840E6" w:rsidP="00BF5CD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840E6" w:rsidRPr="00BF5CDE" w:rsidRDefault="001840E6" w:rsidP="00BF5CD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840E6" w:rsidRPr="00BF5CDE" w:rsidRDefault="001840E6" w:rsidP="00BF5CD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40E6" w:rsidRPr="00BF5CDE" w:rsidRDefault="001840E6" w:rsidP="00BF5CD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840E6" w:rsidRPr="00BF5CDE" w:rsidRDefault="001840E6" w:rsidP="00BF5CD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840E6" w:rsidRPr="00BF5CDE" w:rsidRDefault="001840E6" w:rsidP="00BF5CD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840E6" w:rsidRPr="00BF5CDE" w:rsidRDefault="001840E6" w:rsidP="00BF5CD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840E6" w:rsidRPr="00BF5CDE" w:rsidRDefault="001840E6" w:rsidP="00BF5CD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BF5CDE">
        <w:rPr>
          <w:rFonts w:ascii="Times New Roman" w:hAnsi="Times New Roman"/>
          <w:sz w:val="28"/>
          <w:szCs w:val="28"/>
        </w:rPr>
        <w:t>Сокол</w:t>
      </w:r>
    </w:p>
    <w:p w:rsidR="001840E6" w:rsidRPr="00BF5CDE" w:rsidRDefault="001840E6" w:rsidP="00BF5CD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BF5C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2017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Фонд </w:t>
      </w:r>
      <w:r w:rsidRPr="00B40FD2">
        <w:rPr>
          <w:rFonts w:ascii="Times New Roman" w:hAnsi="Times New Roman"/>
          <w:color w:val="1A1A1A"/>
          <w:sz w:val="28"/>
          <w:szCs w:val="28"/>
        </w:rPr>
        <w:t>оценочных средств разработан на основе рабочей   программы     учебной  дисциплины  РУССКИЙ  ЯЗЫК  И  КУЛЬТУРА  РЕЧИ    в  процессе  освоения  студентами  основной  профессиональной  образовательной  программы, разработанной  в  соответствии  с  требованиям</w:t>
      </w:r>
      <w:r>
        <w:rPr>
          <w:rFonts w:ascii="Times New Roman" w:hAnsi="Times New Roman"/>
          <w:color w:val="1A1A1A"/>
          <w:sz w:val="28"/>
          <w:szCs w:val="28"/>
        </w:rPr>
        <w:t>и  ФГОС  СПО</w:t>
      </w:r>
      <w:r w:rsidRPr="00B40FD2">
        <w:rPr>
          <w:rFonts w:ascii="Times New Roman" w:hAnsi="Times New Roman"/>
          <w:color w:val="1A1A1A"/>
          <w:sz w:val="28"/>
          <w:szCs w:val="28"/>
        </w:rPr>
        <w:t xml:space="preserve">. 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b/>
          <w:color w:val="1A1A1A"/>
          <w:sz w:val="28"/>
          <w:szCs w:val="28"/>
        </w:rPr>
      </w:pPr>
    </w:p>
    <w:p w:rsidR="001840E6" w:rsidRPr="00B40FD2" w:rsidRDefault="001840E6" w:rsidP="00C374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color w:val="1A1A1A"/>
          <w:sz w:val="28"/>
          <w:szCs w:val="28"/>
        </w:rPr>
      </w:pPr>
    </w:p>
    <w:p w:rsidR="001840E6" w:rsidRPr="00B40FD2" w:rsidRDefault="001840E6" w:rsidP="00C37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1A1A1A"/>
          <w:kern w:val="3"/>
          <w:sz w:val="28"/>
          <w:szCs w:val="28"/>
        </w:rPr>
      </w:pPr>
    </w:p>
    <w:p w:rsidR="001840E6" w:rsidRPr="00B40FD2" w:rsidRDefault="001840E6" w:rsidP="00C374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color w:val="1A1A1A"/>
          <w:sz w:val="28"/>
          <w:szCs w:val="28"/>
        </w:rPr>
      </w:pPr>
      <w:r w:rsidRPr="00B40FD2">
        <w:rPr>
          <w:rFonts w:ascii="Times New Roman" w:hAnsi="Times New Roman"/>
          <w:b/>
          <w:color w:val="1A1A1A"/>
          <w:sz w:val="28"/>
          <w:szCs w:val="28"/>
        </w:rPr>
        <w:t>Разработчик:</w:t>
      </w:r>
    </w:p>
    <w:p w:rsidR="001840E6" w:rsidRPr="00B40FD2" w:rsidRDefault="001840E6" w:rsidP="00C37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1A1A1A"/>
          <w:kern w:val="3"/>
          <w:sz w:val="28"/>
          <w:szCs w:val="28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 w:rsidRPr="00B40FD2">
        <w:rPr>
          <w:rFonts w:ascii="Times New Roman" w:hAnsi="Times New Roman"/>
          <w:color w:val="1A1A1A"/>
          <w:sz w:val="28"/>
          <w:szCs w:val="28"/>
        </w:rPr>
        <w:t>Б</w:t>
      </w:r>
      <w:r>
        <w:rPr>
          <w:rFonts w:ascii="Times New Roman" w:hAnsi="Times New Roman"/>
          <w:color w:val="1A1A1A"/>
          <w:sz w:val="28"/>
          <w:szCs w:val="28"/>
        </w:rPr>
        <w:t>П</w:t>
      </w:r>
      <w:r w:rsidRPr="00B40FD2">
        <w:rPr>
          <w:rFonts w:ascii="Times New Roman" w:hAnsi="Times New Roman"/>
          <w:color w:val="1A1A1A"/>
          <w:sz w:val="28"/>
          <w:szCs w:val="28"/>
        </w:rPr>
        <w:t xml:space="preserve">ОУ ВО "Сокольский 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color w:val="1A1A1A"/>
          <w:sz w:val="28"/>
          <w:szCs w:val="28"/>
        </w:rPr>
      </w:pPr>
      <w:r w:rsidRPr="00B40FD2">
        <w:rPr>
          <w:rFonts w:ascii="Times New Roman" w:hAnsi="Times New Roman"/>
          <w:color w:val="1A1A1A"/>
          <w:sz w:val="28"/>
          <w:szCs w:val="28"/>
          <w:u w:val="single"/>
        </w:rPr>
        <w:t>педагогический колледж"_____преподаватель                 Т.Ю.Егорова______</w:t>
      </w:r>
    </w:p>
    <w:p w:rsidR="001840E6" w:rsidRPr="00B40FD2" w:rsidRDefault="001840E6" w:rsidP="00C374E1">
      <w:pPr>
        <w:tabs>
          <w:tab w:val="left" w:pos="6225"/>
        </w:tabs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 w:rsidRPr="00B40FD2">
        <w:rPr>
          <w:rFonts w:ascii="Times New Roman" w:hAnsi="Times New Roman"/>
          <w:color w:val="1A1A1A"/>
          <w:sz w:val="28"/>
          <w:szCs w:val="28"/>
        </w:rPr>
        <w:t xml:space="preserve">   (место работы)                        (занимаемая должность)                (инициалы, фамилия)</w:t>
      </w:r>
    </w:p>
    <w:p w:rsidR="001840E6" w:rsidRPr="00B40FD2" w:rsidRDefault="001840E6" w:rsidP="00C37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1A1A1A"/>
          <w:kern w:val="3"/>
          <w:sz w:val="28"/>
          <w:szCs w:val="28"/>
        </w:rPr>
      </w:pPr>
    </w:p>
    <w:p w:rsidR="001840E6" w:rsidRPr="00B40FD2" w:rsidRDefault="001840E6" w:rsidP="00C37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1840E6" w:rsidRPr="00B40FD2" w:rsidRDefault="001840E6" w:rsidP="00C37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1840E6" w:rsidRPr="00B40FD2" w:rsidRDefault="001840E6" w:rsidP="00C37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1840E6" w:rsidRPr="00B40FD2" w:rsidRDefault="001840E6" w:rsidP="00C37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1840E6" w:rsidRPr="00B40FD2" w:rsidRDefault="001840E6" w:rsidP="00C37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1840E6" w:rsidRPr="00B40FD2" w:rsidRDefault="001840E6" w:rsidP="00C37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1840E6" w:rsidRPr="00B40FD2" w:rsidRDefault="001840E6" w:rsidP="00C37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1840E6" w:rsidRPr="00B40FD2" w:rsidRDefault="001840E6" w:rsidP="00C37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1840E6" w:rsidRPr="00B40FD2" w:rsidRDefault="001840E6" w:rsidP="00C37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1840E6" w:rsidRPr="00B40FD2" w:rsidRDefault="001840E6" w:rsidP="00C37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1840E6" w:rsidRPr="00B40FD2" w:rsidRDefault="001840E6" w:rsidP="00C37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1840E6" w:rsidRPr="00B40FD2" w:rsidRDefault="001840E6" w:rsidP="00C37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</w:rPr>
      </w:pPr>
    </w:p>
    <w:tbl>
      <w:tblPr>
        <w:tblW w:w="8028" w:type="dxa"/>
        <w:jc w:val="center"/>
        <w:tblLook w:val="01E0"/>
      </w:tblPr>
      <w:tblGrid>
        <w:gridCol w:w="8028"/>
      </w:tblGrid>
      <w:tr w:rsidR="001840E6" w:rsidRPr="000C6F21" w:rsidTr="00BF5CDE">
        <w:trPr>
          <w:jc w:val="center"/>
        </w:trPr>
        <w:tc>
          <w:tcPr>
            <w:tcW w:w="8028" w:type="dxa"/>
          </w:tcPr>
          <w:p w:rsidR="001840E6" w:rsidRPr="000C6F21" w:rsidRDefault="001840E6" w:rsidP="00C37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1A1A1A"/>
                <w:sz w:val="28"/>
                <w:szCs w:val="28"/>
              </w:rPr>
            </w:pPr>
            <w:r w:rsidRPr="000C6F21">
              <w:rPr>
                <w:rFonts w:ascii="Times New Roman" w:hAnsi="Times New Roman"/>
                <w:color w:val="1A1A1A"/>
                <w:sz w:val="28"/>
                <w:szCs w:val="28"/>
              </w:rPr>
              <w:t>Одобрено на заседании предметно-цикловой комиссии дисциплин гуманитарного  и  естественно-научного  цикла________________________</w:t>
            </w:r>
          </w:p>
          <w:p w:rsidR="001840E6" w:rsidRPr="000C6F21" w:rsidRDefault="001840E6" w:rsidP="00C37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  <w:p w:rsidR="001840E6" w:rsidRPr="000C6F21" w:rsidRDefault="001840E6" w:rsidP="00C37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0C6F21">
              <w:rPr>
                <w:rFonts w:ascii="Times New Roman" w:hAnsi="Times New Roman"/>
                <w:color w:val="1A1A1A"/>
                <w:sz w:val="28"/>
                <w:szCs w:val="28"/>
              </w:rPr>
              <w:t>Протокол №_______ от «_____» _________ 20____г.</w:t>
            </w:r>
          </w:p>
          <w:p w:rsidR="001840E6" w:rsidRPr="000C6F21" w:rsidRDefault="001840E6" w:rsidP="00C37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0C6F21">
              <w:rPr>
                <w:rFonts w:ascii="Times New Roman" w:hAnsi="Times New Roman"/>
                <w:color w:val="1A1A1A"/>
                <w:sz w:val="28"/>
                <w:szCs w:val="28"/>
              </w:rPr>
              <w:t>Председатель ПЦК ________________________ /______________/</w:t>
            </w:r>
          </w:p>
          <w:p w:rsidR="001840E6" w:rsidRPr="000C6F21" w:rsidRDefault="001840E6" w:rsidP="00C37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</w:tc>
      </w:tr>
      <w:tr w:rsidR="001840E6" w:rsidRPr="000C6F21" w:rsidTr="00BF5CDE">
        <w:trPr>
          <w:jc w:val="center"/>
        </w:trPr>
        <w:tc>
          <w:tcPr>
            <w:tcW w:w="8028" w:type="dxa"/>
          </w:tcPr>
          <w:p w:rsidR="001840E6" w:rsidRPr="000C6F21" w:rsidRDefault="001840E6" w:rsidP="00C37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1840E6" w:rsidRPr="000C6F21" w:rsidRDefault="001840E6" w:rsidP="00C37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</w:tbl>
    <w:p w:rsidR="001840E6" w:rsidRPr="00B40FD2" w:rsidRDefault="001840E6" w:rsidP="00C374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olor w:val="1A1A1A"/>
        </w:rPr>
      </w:pPr>
    </w:p>
    <w:p w:rsidR="001840E6" w:rsidRPr="00B40FD2" w:rsidRDefault="001840E6" w:rsidP="00C374E1">
      <w:pPr>
        <w:rPr>
          <w:rFonts w:ascii="Times New Roman" w:hAnsi="Times New Roman"/>
        </w:rPr>
      </w:pPr>
    </w:p>
    <w:p w:rsidR="001840E6" w:rsidRPr="00B40FD2" w:rsidRDefault="001840E6" w:rsidP="00C374E1">
      <w:pPr>
        <w:rPr>
          <w:rFonts w:ascii="Times New Roman" w:hAnsi="Times New Roman"/>
        </w:rPr>
      </w:pPr>
    </w:p>
    <w:p w:rsidR="001840E6" w:rsidRPr="00B40FD2" w:rsidRDefault="001840E6" w:rsidP="00C374E1">
      <w:pPr>
        <w:rPr>
          <w:rFonts w:ascii="Times New Roman" w:hAnsi="Times New Roman"/>
        </w:rPr>
      </w:pPr>
    </w:p>
    <w:p w:rsidR="001840E6" w:rsidRPr="00B40FD2" w:rsidRDefault="001840E6" w:rsidP="00BF5CDE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1A1A1A"/>
        </w:rPr>
      </w:pPr>
    </w:p>
    <w:p w:rsidR="001840E6" w:rsidRPr="00B40FD2" w:rsidRDefault="001840E6" w:rsidP="00C374E1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olor w:val="1A1A1A"/>
        </w:rPr>
      </w:pPr>
      <w:r w:rsidRPr="00B40FD2">
        <w:rPr>
          <w:b/>
          <w:color w:val="1A1A1A"/>
        </w:rPr>
        <w:t>СОДЕРЖАНИЕ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1.Паспорт фонда 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оценочных средств………………… </w:t>
      </w:r>
      <w:r>
        <w:rPr>
          <w:rFonts w:ascii="Times New Roman" w:hAnsi="Times New Roman"/>
          <w:color w:val="1A1A1A"/>
          <w:sz w:val="24"/>
          <w:szCs w:val="24"/>
        </w:rPr>
        <w:t>…………………</w:t>
      </w:r>
      <w:r w:rsidRPr="00B40FD2">
        <w:rPr>
          <w:rFonts w:ascii="Times New Roman" w:hAnsi="Times New Roman"/>
          <w:color w:val="1A1A1A"/>
          <w:sz w:val="24"/>
          <w:szCs w:val="24"/>
        </w:rPr>
        <w:t>…..4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2.Результаты освоения учебной дисциплины, подлежащие проверке…. …5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2.1. Контроль  и  оценка  освоения  учебной  дисциплины  по  темам  (разделам)……………………………………………………………………….5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2.2. Типовые задания и  критерии   оценки освоения учебной дисциплины…………………………………………………………………….10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2.3. Контрольно-оценочные материалы для  текущей   аттестации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по учебной дисциплине ……………………………………………………… 12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3.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 Контрольно-оценочные материалы для промежуточной аттестации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по учебной дисциплине ………………………………………………………43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br w:type="page"/>
      </w:r>
      <w:r>
        <w:rPr>
          <w:rFonts w:ascii="Times New Roman" w:hAnsi="Times New Roman"/>
          <w:b/>
          <w:color w:val="1A1A1A"/>
          <w:sz w:val="24"/>
          <w:szCs w:val="24"/>
        </w:rPr>
        <w:t xml:space="preserve">Паспорт фонда </w:t>
      </w:r>
      <w:r w:rsidRPr="00B40FD2">
        <w:rPr>
          <w:rFonts w:ascii="Times New Roman" w:hAnsi="Times New Roman"/>
          <w:b/>
          <w:color w:val="1A1A1A"/>
          <w:sz w:val="24"/>
          <w:szCs w:val="24"/>
        </w:rPr>
        <w:t>оценочных средств</w:t>
      </w:r>
    </w:p>
    <w:p w:rsidR="001840E6" w:rsidRPr="00B40FD2" w:rsidRDefault="001840E6" w:rsidP="00C374E1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i/>
          <w:color w:val="1A1A1A"/>
          <w:sz w:val="24"/>
          <w:szCs w:val="24"/>
          <w:u w:val="single"/>
        </w:rPr>
      </w:pPr>
      <w:r>
        <w:rPr>
          <w:rFonts w:ascii="Times New Roman" w:hAnsi="Times New Roman"/>
          <w:color w:val="1A1A1A"/>
          <w:sz w:val="24"/>
          <w:szCs w:val="24"/>
        </w:rPr>
        <w:t>Фонд оценочных средств (ФОС) предназначен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 для контроля и оценки образовательных достижений обучающихся  в  процессе  освоения программы   учебной дисциплины  РУССКИЙ  ЯЗЫК  И  КУЛЬТУРА  РЕЧИ.</w:t>
      </w:r>
    </w:p>
    <w:p w:rsidR="001840E6" w:rsidRPr="00B40FD2" w:rsidRDefault="001840E6" w:rsidP="00C374E1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Ф</w:t>
      </w:r>
      <w:r w:rsidRPr="00B40FD2">
        <w:rPr>
          <w:rFonts w:ascii="Times New Roman" w:hAnsi="Times New Roman"/>
          <w:color w:val="1A1A1A"/>
          <w:sz w:val="24"/>
          <w:szCs w:val="24"/>
        </w:rPr>
        <w:t>ОС включают контрольные материалы для проведения текущего контроля и промежуточной аттестации в форме  дифференцированного  зачёта.</w:t>
      </w:r>
    </w:p>
    <w:p w:rsidR="001840E6" w:rsidRPr="00B40FD2" w:rsidRDefault="001840E6" w:rsidP="00C374E1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КОС  разработаны на основании следующих   документов: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- ФГОС СПО по специальности Дошкольное образование   углублённой  подготовки;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- основной профессиональной образовательной программы по специальности Дошкольное образование  углублённой  подготовки;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- рабочей  программы учебной дисциплины  РУССКИЙ  ЯЗЫК И КУЛЬТУРА РЕЧИ.</w:t>
      </w:r>
    </w:p>
    <w:p w:rsidR="001840E6" w:rsidRPr="00B40FD2" w:rsidRDefault="001840E6" w:rsidP="00C374E1">
      <w:pPr>
        <w:spacing w:after="0" w:line="240" w:lineRule="auto"/>
        <w:ind w:firstLine="709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7D5E9B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В результате освоения учебной дисциплины РУССКИЙ ЯЗЫК И КУЛЬТУРА РЕЧИ, обучающийся должен обладать предусмотренными  ФГОС по специальности  СПОДошкольное образование углублённой подготовки  </w:t>
      </w:r>
      <w:r w:rsidRPr="00B40FD2">
        <w:rPr>
          <w:rFonts w:ascii="Times New Roman" w:hAnsi="Times New Roman"/>
          <w:iCs/>
          <w:color w:val="1A1A1A"/>
          <w:sz w:val="24"/>
          <w:szCs w:val="24"/>
        </w:rPr>
        <w:t>следующими</w:t>
      </w:r>
    </w:p>
    <w:p w:rsidR="001840E6" w:rsidRPr="00B40FD2" w:rsidRDefault="001840E6" w:rsidP="008703C3">
      <w:pPr>
        <w:spacing w:after="0" w:line="240" w:lineRule="auto"/>
        <w:jc w:val="both"/>
        <w:rPr>
          <w:rStyle w:val="FontStyle44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умениями (У), знаниями</w:t>
      </w:r>
      <w:r w:rsidRPr="00B40FD2">
        <w:rPr>
          <w:rStyle w:val="FontStyle44"/>
          <w:color w:val="1A1A1A"/>
          <w:sz w:val="24"/>
          <w:szCs w:val="24"/>
        </w:rPr>
        <w:t xml:space="preserve"> (З) и общими компетенциями (ОК):</w:t>
      </w:r>
    </w:p>
    <w:p w:rsidR="001840E6" w:rsidRPr="00B40FD2" w:rsidRDefault="001840E6" w:rsidP="007D5E9B">
      <w:pPr>
        <w:widowControl w:val="0"/>
        <w:tabs>
          <w:tab w:val="left" w:pos="360"/>
        </w:tabs>
        <w:spacing w:after="0" w:line="240" w:lineRule="auto"/>
        <w:ind w:firstLine="357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У1.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1840E6" w:rsidRPr="00B40FD2" w:rsidRDefault="001840E6" w:rsidP="007D5E9B">
      <w:pPr>
        <w:widowControl w:val="0"/>
        <w:tabs>
          <w:tab w:val="left" w:pos="1069"/>
          <w:tab w:val="left" w:pos="1276"/>
        </w:tabs>
        <w:suppressAutoHyphens/>
        <w:spacing w:after="0" w:line="240" w:lineRule="auto"/>
        <w:ind w:firstLine="357"/>
        <w:jc w:val="both"/>
        <w:rPr>
          <w:rFonts w:ascii="Times New Roman" w:hAnsi="Times New Roman"/>
          <w:color w:val="1A1A1A"/>
          <w:spacing w:val="-4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У2. </w:t>
      </w:r>
      <w:r w:rsidRPr="00B40FD2">
        <w:rPr>
          <w:rFonts w:ascii="Times New Roman" w:hAnsi="Times New Roman"/>
          <w:color w:val="1A1A1A"/>
          <w:spacing w:val="-4"/>
          <w:sz w:val="24"/>
          <w:szCs w:val="24"/>
        </w:rPr>
        <w:t xml:space="preserve">опознавать, анализировать, классифицировать языковые факты, оценивать их с точки зрения нормативности; </w:t>
      </w:r>
    </w:p>
    <w:p w:rsidR="001840E6" w:rsidRPr="00B40FD2" w:rsidRDefault="001840E6" w:rsidP="007D5E9B">
      <w:pPr>
        <w:widowControl w:val="0"/>
        <w:tabs>
          <w:tab w:val="left" w:pos="360"/>
        </w:tabs>
        <w:spacing w:after="0" w:line="240" w:lineRule="auto"/>
        <w:ind w:firstLine="357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У3.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1840E6" w:rsidRPr="00B40FD2" w:rsidRDefault="001840E6" w:rsidP="007D5E9B">
      <w:pPr>
        <w:widowControl w:val="0"/>
        <w:tabs>
          <w:tab w:val="left" w:pos="1069"/>
          <w:tab w:val="left" w:pos="1276"/>
        </w:tabs>
        <w:suppressAutoHyphens/>
        <w:spacing w:after="0" w:line="240" w:lineRule="auto"/>
        <w:ind w:firstLine="357"/>
        <w:jc w:val="both"/>
        <w:rPr>
          <w:rFonts w:ascii="Times New Roman" w:hAnsi="Times New Roman"/>
          <w:color w:val="1A1A1A"/>
          <w:spacing w:val="-4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У4. </w:t>
      </w:r>
      <w:r w:rsidRPr="00B40FD2">
        <w:rPr>
          <w:rFonts w:ascii="Times New Roman" w:hAnsi="Times New Roman"/>
          <w:color w:val="1A1A1A"/>
          <w:spacing w:val="-4"/>
          <w:sz w:val="24"/>
          <w:szCs w:val="24"/>
        </w:rPr>
        <w:t>различать функциональные разновидности языка;</w:t>
      </w:r>
      <w:r w:rsidRPr="00B40FD2">
        <w:rPr>
          <w:rFonts w:ascii="Times New Roman" w:hAnsi="Times New Roman"/>
          <w:color w:val="1A1A1A"/>
          <w:sz w:val="24"/>
          <w:szCs w:val="24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1840E6" w:rsidRPr="00B40FD2" w:rsidRDefault="001840E6" w:rsidP="007D5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57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У5. применять в практике речевого общения основные орфоэпические, лексические, грамматические нормы современного русского литературного языка; пользоваться  различными  лингвистическими  словарями.</w:t>
      </w:r>
    </w:p>
    <w:p w:rsidR="001840E6" w:rsidRPr="00B40FD2" w:rsidRDefault="001840E6" w:rsidP="007D5E9B">
      <w:pPr>
        <w:widowControl w:val="0"/>
        <w:tabs>
          <w:tab w:val="left" w:pos="360"/>
        </w:tabs>
        <w:spacing w:after="0" w:line="240" w:lineRule="auto"/>
        <w:ind w:firstLine="357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У6. соблюдать в практике письма орфографические и пунктуационные нормы современного русского литературного языка;</w:t>
      </w:r>
    </w:p>
    <w:p w:rsidR="001840E6" w:rsidRPr="00B40FD2" w:rsidRDefault="001840E6" w:rsidP="007D5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57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У7. </w:t>
      </w:r>
      <w:r w:rsidRPr="00B40FD2">
        <w:rPr>
          <w:rFonts w:ascii="Times New Roman" w:hAnsi="Times New Roman"/>
          <w:color w:val="1A1A1A"/>
          <w:spacing w:val="-4"/>
          <w:sz w:val="24"/>
          <w:szCs w:val="24"/>
        </w:rPr>
        <w:t xml:space="preserve">моделировать речевое поведение в соответствии с задачами общения; 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применять  полученные знания и умения в собственной речевой практике; </w:t>
      </w:r>
    </w:p>
    <w:p w:rsidR="001840E6" w:rsidRPr="00B40FD2" w:rsidRDefault="001840E6" w:rsidP="007D5E9B">
      <w:pPr>
        <w:widowControl w:val="0"/>
        <w:tabs>
          <w:tab w:val="left" w:pos="360"/>
        </w:tabs>
        <w:spacing w:after="0" w:line="240" w:lineRule="auto"/>
        <w:ind w:firstLine="357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У8. использовать основные приемы информационной переработки устного и письменного текста;</w:t>
      </w:r>
    </w:p>
    <w:p w:rsidR="001840E6" w:rsidRPr="00B40FD2" w:rsidRDefault="001840E6" w:rsidP="007D5E9B">
      <w:pPr>
        <w:widowControl w:val="0"/>
        <w:tabs>
          <w:tab w:val="left" w:pos="1069"/>
          <w:tab w:val="left" w:pos="1276"/>
        </w:tabs>
        <w:suppressAutoHyphens/>
        <w:spacing w:after="0" w:line="240" w:lineRule="auto"/>
        <w:ind w:firstLine="357"/>
        <w:jc w:val="both"/>
        <w:rPr>
          <w:rFonts w:ascii="Times New Roman" w:hAnsi="Times New Roman"/>
          <w:color w:val="1A1A1A"/>
          <w:spacing w:val="-4"/>
          <w:sz w:val="24"/>
          <w:szCs w:val="24"/>
        </w:rPr>
      </w:pPr>
      <w:r w:rsidRPr="00B40FD2">
        <w:rPr>
          <w:rFonts w:ascii="Times New Roman" w:hAnsi="Times New Roman"/>
          <w:color w:val="1A1A1A"/>
          <w:spacing w:val="-4"/>
          <w:sz w:val="24"/>
          <w:szCs w:val="24"/>
        </w:rPr>
        <w:tab/>
      </w:r>
      <w:r w:rsidRPr="00B40FD2">
        <w:rPr>
          <w:rFonts w:ascii="Times New Roman" w:hAnsi="Times New Roman"/>
          <w:color w:val="1A1A1A"/>
          <w:spacing w:val="-4"/>
          <w:sz w:val="24"/>
          <w:szCs w:val="24"/>
        </w:rPr>
        <w:tab/>
      </w:r>
      <w:r w:rsidRPr="00B40FD2">
        <w:rPr>
          <w:rFonts w:ascii="Times New Roman" w:hAnsi="Times New Roman"/>
          <w:color w:val="1A1A1A"/>
          <w:sz w:val="24"/>
          <w:szCs w:val="24"/>
        </w:rPr>
        <w:tab/>
      </w:r>
    </w:p>
    <w:p w:rsidR="001840E6" w:rsidRPr="00B40FD2" w:rsidRDefault="001840E6" w:rsidP="007D5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57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З1. устройство, развитие  и  функционирование  русского  языка  как  знаковой  системы  и  общественного  явления; национально-культурную специфику  русского  языка;</w:t>
      </w:r>
    </w:p>
    <w:p w:rsidR="001840E6" w:rsidRPr="00B40FD2" w:rsidRDefault="001840E6" w:rsidP="007D5E9B">
      <w:pPr>
        <w:widowControl w:val="0"/>
        <w:tabs>
          <w:tab w:val="left" w:pos="360"/>
        </w:tabs>
        <w:spacing w:after="0" w:line="240" w:lineRule="auto"/>
        <w:ind w:firstLine="357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З2. смысл понятий: речевая ситуация и ее компоненты, литературный язык, языковая норма, культура речи;</w:t>
      </w:r>
    </w:p>
    <w:p w:rsidR="001840E6" w:rsidRPr="00B40FD2" w:rsidRDefault="001840E6" w:rsidP="007D5E9B">
      <w:pPr>
        <w:widowControl w:val="0"/>
        <w:tabs>
          <w:tab w:val="left" w:pos="360"/>
        </w:tabs>
        <w:spacing w:after="0" w:line="240" w:lineRule="auto"/>
        <w:ind w:firstLine="357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З3. основные единицы и уровни языка, их признаки и взаимосвязь;</w:t>
      </w:r>
    </w:p>
    <w:p w:rsidR="001840E6" w:rsidRPr="00B40FD2" w:rsidRDefault="001840E6" w:rsidP="007D5E9B">
      <w:pPr>
        <w:tabs>
          <w:tab w:val="left" w:pos="360"/>
          <w:tab w:val="left" w:pos="9355"/>
        </w:tabs>
        <w:spacing w:after="0" w:line="240" w:lineRule="auto"/>
        <w:ind w:firstLine="357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З4. орфоэпические, лексические, грамматические, орфографические и пунктуационные нормы современного русского литературного языка; нормы речевого этикета  в социально-культурной, учебно-научной, официально-деловой сферах общения;</w:t>
      </w:r>
    </w:p>
    <w:p w:rsidR="001840E6" w:rsidRPr="00B40FD2" w:rsidRDefault="001840E6" w:rsidP="007D5E9B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7D5E9B">
      <w:pPr>
        <w:spacing w:after="0" w:line="240" w:lineRule="auto"/>
        <w:ind w:firstLine="357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ОК 1. Понимать  сущность  и  социальную  значимость  своей  будущей  профессии, проявлять  к  ней  устойчивый  интерес.</w:t>
      </w:r>
    </w:p>
    <w:p w:rsidR="001840E6" w:rsidRPr="00B40FD2" w:rsidRDefault="001840E6" w:rsidP="007D5E9B">
      <w:pPr>
        <w:spacing w:after="0" w:line="240" w:lineRule="auto"/>
        <w:ind w:firstLine="357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ОК 2. Организовывать  собственную  деятельность, определять  методы  решения  профессиональных  задач, оценивать  их  эффективность  и  качество.</w:t>
      </w:r>
    </w:p>
    <w:p w:rsidR="001840E6" w:rsidRPr="00B40FD2" w:rsidRDefault="001840E6" w:rsidP="007D5E9B">
      <w:pPr>
        <w:spacing w:after="0" w:line="240" w:lineRule="auto"/>
        <w:ind w:firstLine="357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ОК 4. Осуществлять  поиск, анализ  и  оценку  информации, необходимой  для  постановки  и  решения  профессиональных  задач, профессионального  и  личностного  развития.</w:t>
      </w:r>
    </w:p>
    <w:p w:rsidR="001840E6" w:rsidRPr="00B40FD2" w:rsidRDefault="001840E6" w:rsidP="007D5E9B">
      <w:pPr>
        <w:spacing w:after="0" w:line="240" w:lineRule="auto"/>
        <w:ind w:firstLine="357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ОК 5. Использовать  информационно-коммуникационные  технологии  для  совершенствования  профессиональной  деятельности.</w:t>
      </w:r>
    </w:p>
    <w:p w:rsidR="001840E6" w:rsidRPr="00B40FD2" w:rsidRDefault="001840E6" w:rsidP="007D5E9B">
      <w:pPr>
        <w:spacing w:after="0" w:line="240" w:lineRule="auto"/>
        <w:ind w:firstLine="357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ОК 6. Работать  в  коллективе  и  команде, взаимодействовать  с   руководством, коллегами  и  социальными  партнерами.</w:t>
      </w:r>
    </w:p>
    <w:p w:rsidR="001840E6" w:rsidRPr="00B40FD2" w:rsidRDefault="001840E6" w:rsidP="00C374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44"/>
          <w:color w:val="1A1A1A"/>
          <w:sz w:val="24"/>
          <w:szCs w:val="24"/>
        </w:rPr>
      </w:pPr>
    </w:p>
    <w:p w:rsidR="001840E6" w:rsidRPr="005509C6" w:rsidRDefault="001840E6" w:rsidP="00B40F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Style w:val="FontStyle44"/>
          <w:sz w:val="24"/>
          <w:szCs w:val="24"/>
        </w:rPr>
      </w:pPr>
      <w:r>
        <w:rPr>
          <w:rStyle w:val="FontStyle44"/>
          <w:sz w:val="24"/>
          <w:szCs w:val="24"/>
        </w:rPr>
        <w:t xml:space="preserve">     </w:t>
      </w:r>
      <w:r w:rsidRPr="005509C6">
        <w:rPr>
          <w:rStyle w:val="FontStyle44"/>
          <w:sz w:val="24"/>
          <w:szCs w:val="24"/>
        </w:rPr>
        <w:t>ПК 5.1. Разрабатывать  методические  материалы  на  основе  примерных    с  учётом  особенностей  возраста, группы  и  отдельных  воспитанников;</w:t>
      </w:r>
    </w:p>
    <w:p w:rsidR="001840E6" w:rsidRPr="005509C6" w:rsidRDefault="001840E6" w:rsidP="00B40F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Style w:val="FontStyle44"/>
          <w:sz w:val="24"/>
          <w:szCs w:val="24"/>
        </w:rPr>
      </w:pPr>
      <w:r>
        <w:rPr>
          <w:rStyle w:val="FontStyle44"/>
          <w:sz w:val="24"/>
          <w:szCs w:val="24"/>
        </w:rPr>
        <w:t xml:space="preserve">     </w:t>
      </w:r>
      <w:r w:rsidRPr="005509C6">
        <w:rPr>
          <w:rStyle w:val="FontStyle44"/>
          <w:sz w:val="24"/>
          <w:szCs w:val="24"/>
        </w:rPr>
        <w:t>ПК  5.4. Оформлять педагогические  разработки  в  виде  отчетов, рефератов, выступлений.</w:t>
      </w:r>
    </w:p>
    <w:p w:rsidR="001840E6" w:rsidRPr="00B40FD2" w:rsidRDefault="001840E6" w:rsidP="00C374E1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9"/>
        <w:jc w:val="both"/>
        <w:rPr>
          <w:rFonts w:ascii="Times New Roman" w:hAnsi="Times New Roman"/>
          <w:i/>
          <w:color w:val="1A1A1A"/>
          <w:sz w:val="24"/>
          <w:szCs w:val="24"/>
          <w:vertAlign w:val="superscript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Формой аттестации по учебной дисциплине является   дифференцированный зачёт.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i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2. Результаты освоения учебной дисциплины, подлежащие проверке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2.1. Контроль  и  оценка  освоения  учебной  дисциплины  по  темам  (разделам)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В результате аттестации по учебной дисциплине осуществляется комплексная проверка  умений и знаний, а также динамика формирования общих  компетенций.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  <w:sectPr w:rsidR="001840E6" w:rsidRPr="00B40FD2">
          <w:pgSz w:w="11906" w:h="16838"/>
          <w:pgMar w:top="1134" w:right="851" w:bottom="1134" w:left="1701" w:header="709" w:footer="709" w:gutter="0"/>
          <w:cols w:space="720"/>
        </w:sect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Таблица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tbl>
      <w:tblPr>
        <w:tblW w:w="15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7"/>
        <w:gridCol w:w="6223"/>
        <w:gridCol w:w="1985"/>
        <w:gridCol w:w="2126"/>
        <w:gridCol w:w="1860"/>
      </w:tblGrid>
      <w:tr w:rsidR="001840E6" w:rsidRPr="000C6F21" w:rsidTr="001C363E">
        <w:tc>
          <w:tcPr>
            <w:tcW w:w="2957" w:type="dxa"/>
            <w:vMerge w:val="restart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Элемент  учебной  дисциплины</w:t>
            </w:r>
          </w:p>
        </w:tc>
        <w:tc>
          <w:tcPr>
            <w:tcW w:w="8208" w:type="dxa"/>
            <w:gridSpan w:val="2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Текущий  контроль</w:t>
            </w:r>
          </w:p>
        </w:tc>
        <w:tc>
          <w:tcPr>
            <w:tcW w:w="3986" w:type="dxa"/>
            <w:gridSpan w:val="2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Промежуточная аттестация</w:t>
            </w:r>
          </w:p>
        </w:tc>
      </w:tr>
      <w:tr w:rsidR="001840E6" w:rsidRPr="000C6F21" w:rsidTr="001C363E">
        <w:tc>
          <w:tcPr>
            <w:tcW w:w="2957" w:type="dxa"/>
            <w:vMerge/>
            <w:vAlign w:val="center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</w:p>
        </w:tc>
        <w:tc>
          <w:tcPr>
            <w:tcW w:w="6223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Форма  контроля</w:t>
            </w:r>
          </w:p>
        </w:tc>
        <w:tc>
          <w:tcPr>
            <w:tcW w:w="1985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Проверяемые  ОК, У, З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Форма  контроля</w:t>
            </w: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Проверяемые  ОК,У,З</w:t>
            </w: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Раздел 1. Русский  литературный  язык  и  культура  речи</w:t>
            </w: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Контрольная  работа</w:t>
            </w:r>
          </w:p>
        </w:tc>
        <w:tc>
          <w:tcPr>
            <w:tcW w:w="1985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-1, 2, 4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 – 2, 4, 6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З- 3, 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Дифференцированный  зачёт</w:t>
            </w: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1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 -1, 4, 6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 4, 6</w:t>
            </w: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  <w:p w:rsidR="001840E6" w:rsidRPr="000C6F21" w:rsidRDefault="001840E6" w:rsidP="00B13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Тема 1.1. </w:t>
            </w:r>
          </w:p>
          <w:p w:rsidR="001840E6" w:rsidRPr="000C6F21" w:rsidRDefault="001840E6" w:rsidP="00B13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 xml:space="preserve"> Язык  и  речь. Культура  языка  и  культура  речи</w:t>
            </w:r>
          </w:p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Устный  опрос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Самостоятельная  работа: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 xml:space="preserve">написание   эссе,  посвященного   проблеме  культуры  речи  молодежи  </w:t>
            </w:r>
          </w:p>
        </w:tc>
        <w:tc>
          <w:tcPr>
            <w:tcW w:w="1985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- 1, 2, 4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У- 1, 2, 4, 6</w:t>
            </w:r>
          </w:p>
          <w:p w:rsidR="001840E6" w:rsidRPr="000C6F21" w:rsidRDefault="001840E6" w:rsidP="002C5DC5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З-1, 2, 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1.2.</w:t>
            </w:r>
          </w:p>
          <w:p w:rsidR="001840E6" w:rsidRPr="000C6F21" w:rsidRDefault="001840E6" w:rsidP="00B13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Литературный  язык  и  языковая  норма</w:t>
            </w:r>
          </w:p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Контрольная    работа: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-диагностический тест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Самостоятельная  работа: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:анализ  языковых  структур   с  точки  зрения  использования  нормированных  и  ненормированных  средств  языка  на  примере  литературных  текстов  и  письменных  речевых  высказываний  студентов</w:t>
            </w:r>
          </w:p>
        </w:tc>
        <w:tc>
          <w:tcPr>
            <w:tcW w:w="1985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 4, 5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 – 2, 4, 6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 – 3, 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Раздел 2.</w:t>
            </w: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 Стили  речи: их  специфика  и  жанры</w:t>
            </w: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-2,4,5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У-2,4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З-2,4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Дифференцированный  зачёт</w:t>
            </w:r>
          </w:p>
        </w:tc>
        <w:tc>
          <w:tcPr>
            <w:tcW w:w="1860" w:type="dxa"/>
          </w:tcPr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-2,4,5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У-2,4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З-2,4</w:t>
            </w: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2.1.</w:t>
            </w:r>
          </w:p>
          <w:p w:rsidR="001840E6" w:rsidRPr="000C6F21" w:rsidRDefault="001840E6" w:rsidP="00B13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Текст. Стили  речи</w:t>
            </w:r>
          </w:p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Устный  опрос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Самостоятельная  работа: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:составление  конспекта  "Характерные  особенности  функциональных  стилей  литературного  языка"</w:t>
            </w:r>
          </w:p>
        </w:tc>
        <w:tc>
          <w:tcPr>
            <w:tcW w:w="1985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2,4, 5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 -2, 3, 4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 -1,3,4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Тема 2.2. </w:t>
            </w: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Разговорная  речь  в  системе  функциональных  разновидностей  русского  литературного  языка</w:t>
            </w: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Практическая  работа: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- написание  диалога  с  соблюдением  норм  речевого этикета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2,4,5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У-1,2,4,5,7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З-.2,4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Тема 2.3. 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Официально-деловой  стиль  речи.</w:t>
            </w:r>
          </w:p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Самостоятельная  работа: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создание  текстов  в  жанрах  официально-делового  стиля</w:t>
            </w:r>
          </w:p>
        </w:tc>
        <w:tc>
          <w:tcPr>
            <w:tcW w:w="1985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2,4,5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У-1,4,7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 -2,3,4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ПК 5.1., ПК 5.4.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2.4.</w:t>
            </w:r>
          </w:p>
          <w:p w:rsidR="001840E6" w:rsidRPr="000C6F21" w:rsidRDefault="001840E6" w:rsidP="00B13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Научный  стиль  речи</w:t>
            </w: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Практическая  работа: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-анализ и  редактирование текстов  учебно-научного стиля  с точки зрения соответствия  предъявляемым требованиям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i/>
                <w:color w:val="1A1A1A"/>
                <w:sz w:val="24"/>
                <w:szCs w:val="24"/>
              </w:rPr>
              <w:t>Самостоятельная работа: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создание  текстов  в  жанрах  учебно-научного  стиля</w:t>
            </w:r>
          </w:p>
        </w:tc>
        <w:tc>
          <w:tcPr>
            <w:tcW w:w="1985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-2,4,5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У-4,5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З-3,4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ПК 5.1., ПК 5.4.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2C5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2.5.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Публицистический  стиль  речи</w:t>
            </w: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i/>
                <w:color w:val="1A1A1A"/>
                <w:sz w:val="24"/>
                <w:szCs w:val="24"/>
              </w:rPr>
              <w:t xml:space="preserve">Практическая   работа: 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 xml:space="preserve"> определение  стиля  текста, анализ  стилистических  ошибок и редактирование текста</w:t>
            </w:r>
          </w:p>
        </w:tc>
        <w:tc>
          <w:tcPr>
            <w:tcW w:w="1985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2,4,5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У- 4,5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З-3,4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Раздел 3.</w:t>
            </w: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 Подготовка  и  редактирование  текста</w:t>
            </w: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Дифференцированный  зачёт</w:t>
            </w:r>
          </w:p>
        </w:tc>
        <w:tc>
          <w:tcPr>
            <w:tcW w:w="1860" w:type="dxa"/>
          </w:tcPr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У- 1,3,4,6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З-3,4</w:t>
            </w: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1C3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3.1.</w:t>
            </w:r>
          </w:p>
          <w:p w:rsidR="001840E6" w:rsidRPr="000C6F21" w:rsidRDefault="001840E6" w:rsidP="00B13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Подготовка  устного  выступления</w:t>
            </w:r>
          </w:p>
          <w:p w:rsidR="001840E6" w:rsidRPr="000C6F21" w:rsidRDefault="001840E6" w:rsidP="00B13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Практическая  работа: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Анализ  устных  сообщений  студентов  на  предложенные  темы</w:t>
            </w:r>
          </w:p>
          <w:p w:rsidR="001840E6" w:rsidRPr="000C6F21" w:rsidRDefault="001840E6" w:rsidP="001C3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i/>
                <w:color w:val="1A1A1A"/>
                <w:sz w:val="24"/>
                <w:szCs w:val="24"/>
              </w:rPr>
              <w:t>Самостоятельная работа</w:t>
            </w: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:  подготовка  устного  выступления  на  заданную  тему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40E6" w:rsidRPr="000C6F21" w:rsidRDefault="001840E6" w:rsidP="002C5DC5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2,4,5</w:t>
            </w:r>
          </w:p>
          <w:p w:rsidR="001840E6" w:rsidRPr="000C6F21" w:rsidRDefault="001840E6" w:rsidP="002C5DC5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У- 3,4,5,7</w:t>
            </w:r>
          </w:p>
          <w:p w:rsidR="001840E6" w:rsidRPr="000C6F21" w:rsidRDefault="001840E6" w:rsidP="002C5DC5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З-3,4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1C3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3.2.</w:t>
            </w:r>
          </w:p>
          <w:p w:rsidR="001840E6" w:rsidRPr="000C6F21" w:rsidRDefault="001840E6" w:rsidP="00B13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Подготовка  письменного  текста</w:t>
            </w:r>
          </w:p>
          <w:p w:rsidR="001840E6" w:rsidRPr="000C6F21" w:rsidRDefault="001840E6" w:rsidP="00B13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Практическая  работа: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выполнение кейс-задания Редактирование  предложенного текста</w:t>
            </w:r>
          </w:p>
          <w:p w:rsidR="001840E6" w:rsidRPr="000C6F21" w:rsidRDefault="001840E6" w:rsidP="001C3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i/>
                <w:color w:val="1A1A1A"/>
                <w:sz w:val="24"/>
                <w:szCs w:val="24"/>
              </w:rPr>
              <w:t xml:space="preserve">Самостоятельная работа: </w:t>
            </w: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 xml:space="preserve"> написание  текста  на  заданную  тему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2,4,5,6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У- 1,3,4,6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З-2,3,4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1C3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Раздел 4.</w:t>
            </w: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 Лексические  и  фразеологические  нормы. Лексикография</w:t>
            </w: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Контрольная  работа</w:t>
            </w:r>
          </w:p>
        </w:tc>
        <w:tc>
          <w:tcPr>
            <w:tcW w:w="1985" w:type="dxa"/>
          </w:tcPr>
          <w:p w:rsidR="001840E6" w:rsidRPr="000C6F21" w:rsidRDefault="001840E6" w:rsidP="002C248B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</w:t>
            </w:r>
          </w:p>
          <w:p w:rsidR="001840E6" w:rsidRPr="000C6F21" w:rsidRDefault="001840E6" w:rsidP="002C248B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У-1,2,4,6</w:t>
            </w:r>
          </w:p>
          <w:p w:rsidR="001840E6" w:rsidRPr="000C6F21" w:rsidRDefault="001840E6" w:rsidP="002C248B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З- 1,3,4</w:t>
            </w:r>
          </w:p>
        </w:tc>
        <w:tc>
          <w:tcPr>
            <w:tcW w:w="2126" w:type="dxa"/>
          </w:tcPr>
          <w:p w:rsidR="001840E6" w:rsidRPr="000C6F21" w:rsidRDefault="001840E6" w:rsidP="002C248B">
            <w:pPr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Дифференцированный  зачёт</w:t>
            </w:r>
          </w:p>
        </w:tc>
        <w:tc>
          <w:tcPr>
            <w:tcW w:w="1860" w:type="dxa"/>
          </w:tcPr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У-1,2,4,6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З- 1,3,4</w:t>
            </w: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1C3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4.1.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Лексикология. Лексические  нормы</w:t>
            </w:r>
          </w:p>
        </w:tc>
        <w:tc>
          <w:tcPr>
            <w:tcW w:w="6223" w:type="dxa"/>
          </w:tcPr>
          <w:p w:rsidR="001840E6" w:rsidRPr="000C6F21" w:rsidRDefault="001840E6" w:rsidP="001C3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i/>
                <w:color w:val="1A1A1A"/>
                <w:sz w:val="24"/>
                <w:szCs w:val="24"/>
              </w:rPr>
              <w:t>Самостоятельная работа</w:t>
            </w: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:  конспектирование  материала  по  теме  "Средства  художественной  выразительности", выявление  в  тексте  средств  художественной  выразительности.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2,4,5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У- 3,8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З-1,3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1C3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4.2.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Фразеология.   Фразеологические  нормы</w:t>
            </w: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Практическая работа: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редактирование текстов на соответствие лексическим и фразеологическим нормам</w:t>
            </w:r>
          </w:p>
        </w:tc>
        <w:tc>
          <w:tcPr>
            <w:tcW w:w="1985" w:type="dxa"/>
          </w:tcPr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2,3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У- 4,6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З-3,4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4.3.</w:t>
            </w:r>
          </w:p>
          <w:p w:rsidR="001840E6" w:rsidRPr="000C6F21" w:rsidRDefault="001840E6" w:rsidP="00B13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Лексикография.</w:t>
            </w:r>
          </w:p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i/>
                <w:color w:val="1A1A1A"/>
                <w:sz w:val="24"/>
                <w:szCs w:val="24"/>
              </w:rPr>
              <w:t>Самостоятельная  работа</w:t>
            </w: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: анализ  словарных  статей  в  различных  словарях</w:t>
            </w:r>
          </w:p>
        </w:tc>
        <w:tc>
          <w:tcPr>
            <w:tcW w:w="1985" w:type="dxa"/>
          </w:tcPr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2,3,4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У- 2,3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З-1,3,4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Раздел 5.</w:t>
            </w: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 Фонетика.  Орфоэпические  нормы</w:t>
            </w: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i/>
                <w:color w:val="1A1A1A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</w:tcPr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У-1,2,4,6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З- 1,3,4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Дифференцированный  зачёт</w:t>
            </w:r>
          </w:p>
        </w:tc>
        <w:tc>
          <w:tcPr>
            <w:tcW w:w="1860" w:type="dxa"/>
          </w:tcPr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У-1,2,4,6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З- 1,3,4</w:t>
            </w: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5.1.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Фонетика.  Фонетические  средства  языковой  выразительности</w:t>
            </w: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Устный опрос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Практическая работа: с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оставление фонетической транскрипции, определение фонетических средств выразительности</w:t>
            </w:r>
          </w:p>
        </w:tc>
        <w:tc>
          <w:tcPr>
            <w:tcW w:w="1985" w:type="dxa"/>
          </w:tcPr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2,3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У-2,3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З- 1,3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1C3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5.2.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Орфоэпические  и  акцентологические  нормы</w:t>
            </w:r>
          </w:p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6223" w:type="dxa"/>
          </w:tcPr>
          <w:p w:rsidR="001840E6" w:rsidRPr="000C6F21" w:rsidRDefault="001840E6" w:rsidP="001C3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i/>
                <w:color w:val="1A1A1A"/>
                <w:sz w:val="24"/>
                <w:szCs w:val="24"/>
              </w:rPr>
              <w:t>Самостоятельная работа</w:t>
            </w: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: составление  индивидуальных  орфоэпических  словариков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2,4,5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У-2,3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З- 3,4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Раздел 6.</w:t>
            </w: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 Графика  и  орфография</w:t>
            </w: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Контрольная  работа</w:t>
            </w:r>
          </w:p>
        </w:tc>
        <w:tc>
          <w:tcPr>
            <w:tcW w:w="1985" w:type="dxa"/>
          </w:tcPr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У-1,2,4,6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З- 1,3,4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Дифференцированный  зачёт</w:t>
            </w:r>
          </w:p>
        </w:tc>
        <w:tc>
          <w:tcPr>
            <w:tcW w:w="1860" w:type="dxa"/>
          </w:tcPr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У-1,2,4,6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З- 1,3,4</w:t>
            </w: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6.1.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Графика.</w:t>
            </w:r>
          </w:p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Практическая  работа: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- выполнение кейс-задания по  анализу   уместности, выразительности  употребления  языковых  единиц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2,4,5,6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У-2,4,5,6,8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З- 1,2,3,4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6.2.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Орфография</w:t>
            </w: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i/>
                <w:color w:val="1A1A1A"/>
                <w:sz w:val="24"/>
                <w:szCs w:val="24"/>
              </w:rPr>
              <w:t xml:space="preserve">Самостоятельная  работа: </w:t>
            </w: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 xml:space="preserve"> составление  опорных  схем   "Ъ и Ь  в  различных  частях  речи", "Правописание  приставок"</w:t>
            </w:r>
          </w:p>
        </w:tc>
        <w:tc>
          <w:tcPr>
            <w:tcW w:w="1985" w:type="dxa"/>
          </w:tcPr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2,4,5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У-2,3,6</w:t>
            </w:r>
          </w:p>
          <w:p w:rsidR="001840E6" w:rsidRPr="000C6F21" w:rsidRDefault="001840E6" w:rsidP="0011213A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З- 1,3,4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Раздел 7.</w:t>
            </w: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 Морфемика. Словообразовательные  нормы.</w:t>
            </w: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</w:tcPr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У-1,2,4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З- 1,3,4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860" w:type="dxa"/>
          </w:tcPr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У-1,2,4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З- 1,3,4</w:t>
            </w: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7.1.</w:t>
            </w:r>
          </w:p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Морфемика</w:t>
            </w:r>
          </w:p>
        </w:tc>
        <w:tc>
          <w:tcPr>
            <w:tcW w:w="6223" w:type="dxa"/>
          </w:tcPr>
          <w:p w:rsidR="001840E6" w:rsidRPr="000C6F21" w:rsidRDefault="001840E6" w:rsidP="001C3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i/>
                <w:color w:val="1A1A1A"/>
                <w:sz w:val="24"/>
                <w:szCs w:val="24"/>
              </w:rPr>
              <w:t>Устный опрос</w:t>
            </w:r>
          </w:p>
          <w:p w:rsidR="001840E6" w:rsidRPr="000C6F21" w:rsidRDefault="001840E6" w:rsidP="001C3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i/>
                <w:color w:val="1A1A1A"/>
                <w:sz w:val="24"/>
                <w:szCs w:val="24"/>
              </w:rPr>
              <w:t>Самостоятельная работа</w:t>
            </w: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:  словообразовательный  анализ  слова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2,4,5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У-1,2,3,6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З- 1,3,4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7.2.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Словообразовательные  нормы</w:t>
            </w: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Практическая работа: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объяснение нарушения словобразовательных норм в высказываниях детей и литературных текстах</w:t>
            </w:r>
          </w:p>
        </w:tc>
        <w:tc>
          <w:tcPr>
            <w:tcW w:w="1985" w:type="dxa"/>
          </w:tcPr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У-2,4,3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З- 1,2,4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Раздел 8.</w:t>
            </w: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  Морфология  и  орфография. Морфологические  нормы.</w:t>
            </w: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</w:tcPr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У-1,2,4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З- 1,3,4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860" w:type="dxa"/>
          </w:tcPr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У-1,2,4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З- 1,3,4</w:t>
            </w: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1C3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8.1.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Морфология  и  орфография</w:t>
            </w:r>
          </w:p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Устный  опрос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Самостоятельная  работа: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составление  опорных схем  "Н  и  НН  в  различных  частях  речи", "НЕ и  НИ  с  различными  частями речи"</w:t>
            </w:r>
          </w:p>
        </w:tc>
        <w:tc>
          <w:tcPr>
            <w:tcW w:w="1985" w:type="dxa"/>
          </w:tcPr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2,4,5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У-2,3,6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З- 1,3,4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1C3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8.2.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 Морфологические  нормы.</w:t>
            </w:r>
          </w:p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i/>
                <w:color w:val="1A1A1A"/>
                <w:sz w:val="24"/>
                <w:szCs w:val="24"/>
              </w:rPr>
              <w:t xml:space="preserve">Практическая  работа: </w:t>
            </w: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анализ и редактирование текста на  соответствие  морфологическим нормам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i/>
                <w:color w:val="1A1A1A"/>
                <w:sz w:val="24"/>
                <w:szCs w:val="24"/>
              </w:rPr>
              <w:t>Самостоятельная работа</w:t>
            </w: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 xml:space="preserve">:  выявление  и  исправление  морфологических  ошибок  </w:t>
            </w:r>
          </w:p>
        </w:tc>
        <w:tc>
          <w:tcPr>
            <w:tcW w:w="1985" w:type="dxa"/>
          </w:tcPr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2,4,5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У-1,2,5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З- 1,3,4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ПК 5.1., ПК 5.4.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Раздел 9.</w:t>
            </w: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  Синтаксис  и  пунктуация. Синтаксические  нормы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.</w:t>
            </w:r>
          </w:p>
        </w:tc>
        <w:tc>
          <w:tcPr>
            <w:tcW w:w="6223" w:type="dxa"/>
          </w:tcPr>
          <w:p w:rsidR="001840E6" w:rsidRPr="000C6F21" w:rsidRDefault="001840E6" w:rsidP="000C0A3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</w:tcPr>
          <w:p w:rsidR="001840E6" w:rsidRPr="000C6F21" w:rsidRDefault="001840E6" w:rsidP="002359B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</w:t>
            </w:r>
          </w:p>
          <w:p w:rsidR="001840E6" w:rsidRPr="000C6F21" w:rsidRDefault="001840E6" w:rsidP="002359B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У-1,2,4</w:t>
            </w:r>
          </w:p>
          <w:p w:rsidR="001840E6" w:rsidRPr="000C6F21" w:rsidRDefault="001840E6" w:rsidP="002359B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З- 1,3,4</w:t>
            </w:r>
          </w:p>
        </w:tc>
        <w:tc>
          <w:tcPr>
            <w:tcW w:w="2126" w:type="dxa"/>
          </w:tcPr>
          <w:p w:rsidR="001840E6" w:rsidRPr="000C6F21" w:rsidRDefault="001840E6" w:rsidP="000C0A3A">
            <w:pPr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860" w:type="dxa"/>
          </w:tcPr>
          <w:p w:rsidR="001840E6" w:rsidRPr="000C6F21" w:rsidRDefault="001840E6" w:rsidP="002359B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</w:t>
            </w:r>
          </w:p>
          <w:p w:rsidR="001840E6" w:rsidRPr="000C6F21" w:rsidRDefault="001840E6" w:rsidP="002359B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У-1,2,4</w:t>
            </w:r>
          </w:p>
          <w:p w:rsidR="001840E6" w:rsidRPr="000C6F21" w:rsidRDefault="001840E6" w:rsidP="002359B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З- 1,3,4</w:t>
            </w: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1C3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9.1.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Синтаксис  и  пунктуация.</w:t>
            </w:r>
          </w:p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Практическая  работа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: составление  опорной схемы «Синтаксические  средства выразительности»</w:t>
            </w:r>
          </w:p>
        </w:tc>
        <w:tc>
          <w:tcPr>
            <w:tcW w:w="1985" w:type="dxa"/>
          </w:tcPr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2,4,5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У-2,3,5</w:t>
            </w:r>
          </w:p>
          <w:p w:rsidR="001840E6" w:rsidRPr="000C6F21" w:rsidRDefault="001840E6" w:rsidP="008F3DC2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З- 1,3,4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B1354D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 9.2.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Синтаксические  нормы.</w:t>
            </w:r>
          </w:p>
        </w:tc>
        <w:tc>
          <w:tcPr>
            <w:tcW w:w="6223" w:type="dxa"/>
          </w:tcPr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i/>
                <w:color w:val="1A1A1A"/>
                <w:sz w:val="24"/>
                <w:szCs w:val="24"/>
              </w:rPr>
              <w:t xml:space="preserve">Практическая работа: </w:t>
            </w: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написание эссе на заданную тему</w:t>
            </w:r>
          </w:p>
          <w:p w:rsidR="001840E6" w:rsidRPr="000C6F21" w:rsidRDefault="001840E6" w:rsidP="001C363E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i/>
                <w:color w:val="1A1A1A"/>
                <w:sz w:val="24"/>
                <w:szCs w:val="24"/>
              </w:rPr>
              <w:t>Самостоятельная работа</w:t>
            </w: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: синтаксический  анализ  текстов</w:t>
            </w:r>
          </w:p>
        </w:tc>
        <w:tc>
          <w:tcPr>
            <w:tcW w:w="1985" w:type="dxa"/>
          </w:tcPr>
          <w:p w:rsidR="001840E6" w:rsidRPr="000C6F21" w:rsidRDefault="001840E6" w:rsidP="002359B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</w:t>
            </w:r>
          </w:p>
          <w:p w:rsidR="001840E6" w:rsidRPr="000C6F21" w:rsidRDefault="001840E6" w:rsidP="002359B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У-2,3,4,5,6</w:t>
            </w:r>
          </w:p>
          <w:p w:rsidR="001840E6" w:rsidRPr="000C6F21" w:rsidRDefault="001840E6" w:rsidP="002359B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З- 1,3,4</w:t>
            </w:r>
          </w:p>
          <w:p w:rsidR="001840E6" w:rsidRPr="000C6F21" w:rsidRDefault="001840E6" w:rsidP="002359B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ПК.5.1, ПК 5.4.</w:t>
            </w: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1C363E">
        <w:tc>
          <w:tcPr>
            <w:tcW w:w="2957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</w:p>
        </w:tc>
        <w:tc>
          <w:tcPr>
            <w:tcW w:w="6223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</w:p>
        </w:tc>
        <w:tc>
          <w:tcPr>
            <w:tcW w:w="2126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</w:p>
        </w:tc>
        <w:tc>
          <w:tcPr>
            <w:tcW w:w="186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</w:p>
        </w:tc>
      </w:tr>
    </w:tbl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  <w:sectPr w:rsidR="001840E6" w:rsidRPr="00B40FD2">
          <w:pgSz w:w="16838" w:h="11906" w:orient="landscape"/>
          <w:pgMar w:top="851" w:right="902" w:bottom="1701" w:left="1134" w:header="709" w:footer="709" w:gutter="0"/>
          <w:cols w:space="720"/>
        </w:sect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8"/>
          <w:szCs w:val="28"/>
        </w:rPr>
      </w:pPr>
      <w:r w:rsidRPr="00B40FD2">
        <w:rPr>
          <w:rFonts w:ascii="Times New Roman" w:hAnsi="Times New Roman"/>
          <w:b/>
          <w:color w:val="1A1A1A"/>
          <w:sz w:val="28"/>
          <w:szCs w:val="28"/>
        </w:rPr>
        <w:t>2.2. Типовые задания и  критерии   оценки освоения учебной дисциплины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B1354D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701"/>
        <w:gridCol w:w="2126"/>
        <w:gridCol w:w="5103"/>
      </w:tblGrid>
      <w:tr w:rsidR="001840E6" w:rsidRPr="000C6F21" w:rsidTr="000C6F21">
        <w:tc>
          <w:tcPr>
            <w:tcW w:w="817" w:type="dxa"/>
          </w:tcPr>
          <w:p w:rsidR="001840E6" w:rsidRPr="000C6F21" w:rsidRDefault="001840E6" w:rsidP="000C6F2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1840E6" w:rsidRPr="000C6F21" w:rsidRDefault="001840E6" w:rsidP="000C6F2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Тип  задания</w:t>
            </w:r>
          </w:p>
        </w:tc>
        <w:tc>
          <w:tcPr>
            <w:tcW w:w="2126" w:type="dxa"/>
          </w:tcPr>
          <w:p w:rsidR="001840E6" w:rsidRPr="000C6F21" w:rsidRDefault="001840E6" w:rsidP="000C6F2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Оценивае-мые  знания, умения, общие  компетенции</w:t>
            </w:r>
          </w:p>
        </w:tc>
        <w:tc>
          <w:tcPr>
            <w:tcW w:w="5103" w:type="dxa"/>
          </w:tcPr>
          <w:p w:rsidR="001840E6" w:rsidRPr="000C6F21" w:rsidRDefault="001840E6" w:rsidP="000C6F2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Критерии  и  показатели  оценки</w:t>
            </w:r>
          </w:p>
        </w:tc>
      </w:tr>
      <w:tr w:rsidR="001840E6" w:rsidRPr="000C6F21" w:rsidTr="000C6F21">
        <w:tc>
          <w:tcPr>
            <w:tcW w:w="817" w:type="dxa"/>
          </w:tcPr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1.1.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2.1.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5.1.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7.1.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8.1.</w:t>
            </w:r>
          </w:p>
        </w:tc>
        <w:tc>
          <w:tcPr>
            <w:tcW w:w="1701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Устный опрос</w:t>
            </w:r>
          </w:p>
        </w:tc>
        <w:tc>
          <w:tcPr>
            <w:tcW w:w="2126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2,4,5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У-1,2,3,6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З- 1,3,4</w:t>
            </w:r>
          </w:p>
        </w:tc>
        <w:tc>
          <w:tcPr>
            <w:tcW w:w="5103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- точность ответа;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- полнота ответа;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-логичность и последовательность высказывания. </w:t>
            </w:r>
          </w:p>
        </w:tc>
      </w:tr>
      <w:tr w:rsidR="001840E6" w:rsidRPr="000C6F21" w:rsidTr="000C6F21">
        <w:tc>
          <w:tcPr>
            <w:tcW w:w="817" w:type="dxa"/>
          </w:tcPr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1.2.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4.3.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5.1.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7.1.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8.2.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9.2.</w:t>
            </w:r>
          </w:p>
        </w:tc>
        <w:tc>
          <w:tcPr>
            <w:tcW w:w="1701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Анализ языковых структур</w:t>
            </w:r>
          </w:p>
        </w:tc>
        <w:tc>
          <w:tcPr>
            <w:tcW w:w="2126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 4, 5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 – 2, 4, 6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 – 3, 4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ПК5.1., ПК 5.4.</w:t>
            </w:r>
          </w:p>
        </w:tc>
        <w:tc>
          <w:tcPr>
            <w:tcW w:w="5103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точность и полнота анализа; 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-  самостоятельность;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 грамотность речи и степень владения научно-популярным стилем анализа. </w:t>
            </w:r>
          </w:p>
        </w:tc>
      </w:tr>
      <w:tr w:rsidR="001840E6" w:rsidRPr="000C6F21" w:rsidTr="000C6F21">
        <w:tc>
          <w:tcPr>
            <w:tcW w:w="817" w:type="dxa"/>
          </w:tcPr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2.4.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2.5.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3.2.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4.2.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7.2.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8.2.</w:t>
            </w:r>
          </w:p>
        </w:tc>
        <w:tc>
          <w:tcPr>
            <w:tcW w:w="1701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Анализ и редактирова-ние текста</w:t>
            </w:r>
          </w:p>
        </w:tc>
        <w:tc>
          <w:tcPr>
            <w:tcW w:w="2126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-2,4,5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У-4,5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З-3,4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ПК5.1., ПК 5.4.</w:t>
            </w:r>
          </w:p>
        </w:tc>
        <w:tc>
          <w:tcPr>
            <w:tcW w:w="5103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-правильность выполнения  задания;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-отсутствие  стилистических, речевых, грамматических  ошибок</w:t>
            </w:r>
          </w:p>
        </w:tc>
      </w:tr>
      <w:tr w:rsidR="001840E6" w:rsidRPr="000C6F21" w:rsidTr="000C6F21">
        <w:tc>
          <w:tcPr>
            <w:tcW w:w="817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2.1.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4.1.</w:t>
            </w:r>
          </w:p>
        </w:tc>
        <w:tc>
          <w:tcPr>
            <w:tcW w:w="1701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Конспектиро-вание  статьи</w:t>
            </w:r>
          </w:p>
        </w:tc>
        <w:tc>
          <w:tcPr>
            <w:tcW w:w="2126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2,4, 5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 -2, 3, 4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 -1,3,4</w:t>
            </w:r>
          </w:p>
        </w:tc>
        <w:tc>
          <w:tcPr>
            <w:tcW w:w="5103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Отражение  в  конспекте: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- исходных   данных   источника;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br/>
              <w:t>- основных   положений   текста;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- логичность  изложения  материала.</w:t>
            </w:r>
          </w:p>
        </w:tc>
      </w:tr>
      <w:tr w:rsidR="001840E6" w:rsidRPr="000C6F21" w:rsidTr="000C6F21">
        <w:tc>
          <w:tcPr>
            <w:tcW w:w="817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2.4.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3.2.</w:t>
            </w:r>
          </w:p>
        </w:tc>
        <w:tc>
          <w:tcPr>
            <w:tcW w:w="1701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Написание текстов различных жанров</w:t>
            </w:r>
          </w:p>
        </w:tc>
        <w:tc>
          <w:tcPr>
            <w:tcW w:w="2126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-2,4,5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У-4,5</w:t>
            </w:r>
          </w:p>
          <w:p w:rsidR="001840E6" w:rsidRPr="000C6F21" w:rsidRDefault="001840E6" w:rsidP="000C6F21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З-3,4</w:t>
            </w:r>
          </w:p>
        </w:tc>
        <w:tc>
          <w:tcPr>
            <w:tcW w:w="5103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--соответствие  текста  требованиям   выбранного  жанра  и  стиля;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- подбор  материала  в  соответствии  с  темой, его  структурирование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- правильное  оформление  ссылок   на  информационные  источники;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    -логичность, грамотность, точность  и  выразительность;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- в  официально-деловом стиле соответствие  написанных  текстов  образцам;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-отсутствие  речевых, грамматических, орфографических, пунктуационных    ошибок.</w:t>
            </w:r>
          </w:p>
        </w:tc>
      </w:tr>
      <w:tr w:rsidR="001840E6" w:rsidRPr="000C6F21" w:rsidTr="000C6F21">
        <w:tc>
          <w:tcPr>
            <w:tcW w:w="817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6.2.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8.1.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9.1.</w:t>
            </w:r>
          </w:p>
        </w:tc>
        <w:tc>
          <w:tcPr>
            <w:tcW w:w="1701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Составление опорных схем</w:t>
            </w:r>
          </w:p>
        </w:tc>
        <w:tc>
          <w:tcPr>
            <w:tcW w:w="2126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2,4,5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У-2,3,6</w:t>
            </w:r>
          </w:p>
          <w:p w:rsidR="001840E6" w:rsidRPr="000C6F21" w:rsidRDefault="001840E6" w:rsidP="000C6F21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З- 1,3,4</w:t>
            </w:r>
          </w:p>
        </w:tc>
        <w:tc>
          <w:tcPr>
            <w:tcW w:w="5103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- объективность  информации;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-логичность, четкость подачи материала; 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- ссылка  на  информационные  источники.</w:t>
            </w:r>
          </w:p>
        </w:tc>
      </w:tr>
      <w:tr w:rsidR="001840E6" w:rsidRPr="000C6F21" w:rsidTr="000C6F21">
        <w:tc>
          <w:tcPr>
            <w:tcW w:w="817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2.2.</w:t>
            </w:r>
          </w:p>
        </w:tc>
        <w:tc>
          <w:tcPr>
            <w:tcW w:w="1701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Написание речевого диалога</w:t>
            </w:r>
          </w:p>
        </w:tc>
        <w:tc>
          <w:tcPr>
            <w:tcW w:w="2126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2,4,5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У-1,2,4,5,7</w:t>
            </w:r>
          </w:p>
          <w:p w:rsidR="001840E6" w:rsidRPr="000C6F21" w:rsidRDefault="001840E6" w:rsidP="000C6F21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З-.2,4</w:t>
            </w:r>
          </w:p>
        </w:tc>
        <w:tc>
          <w:tcPr>
            <w:tcW w:w="5103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- соответствие  содержания  диалога  речевой  ситуации;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- уместное  использование  форм  речевого  этикета;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- логичность, грамотность  текста.</w:t>
            </w:r>
          </w:p>
        </w:tc>
      </w:tr>
      <w:tr w:rsidR="001840E6" w:rsidRPr="000C6F21" w:rsidTr="000C6F21">
        <w:tc>
          <w:tcPr>
            <w:tcW w:w="817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3.1.</w:t>
            </w:r>
          </w:p>
        </w:tc>
        <w:tc>
          <w:tcPr>
            <w:tcW w:w="1701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Подготовка  устного  сообщения  по  теме</w:t>
            </w:r>
          </w:p>
        </w:tc>
        <w:tc>
          <w:tcPr>
            <w:tcW w:w="2126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2,4,5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У- 3,4,5,7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З-3,4</w:t>
            </w:r>
          </w:p>
        </w:tc>
        <w:tc>
          <w:tcPr>
            <w:tcW w:w="5103" w:type="dxa"/>
          </w:tcPr>
          <w:p w:rsidR="001840E6" w:rsidRPr="000C6F21" w:rsidRDefault="001840E6" w:rsidP="000C6F21">
            <w:pPr>
              <w:spacing w:before="40" w:after="4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- соответствие  сообщения формулировке темы;</w:t>
            </w:r>
          </w:p>
          <w:p w:rsidR="001840E6" w:rsidRPr="000C6F21" w:rsidRDefault="001840E6" w:rsidP="000C6F21">
            <w:pPr>
              <w:spacing w:before="40" w:after="4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 xml:space="preserve"> - содержательность, глубина, полнота, достоверность излагаемого материала;</w:t>
            </w:r>
          </w:p>
          <w:p w:rsidR="001840E6" w:rsidRPr="000C6F21" w:rsidRDefault="001840E6" w:rsidP="000C6F21">
            <w:pPr>
              <w:spacing w:before="40" w:after="4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- аргументированность, логичность и композиционная стройность  сообщения;</w:t>
            </w: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br/>
              <w:t>- грамотность,  точность  и выразительность речи.</w:t>
            </w:r>
          </w:p>
        </w:tc>
      </w:tr>
      <w:tr w:rsidR="001840E6" w:rsidRPr="000C6F21" w:rsidTr="000C6F21">
        <w:tc>
          <w:tcPr>
            <w:tcW w:w="817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1.1.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3.2.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9.2</w:t>
            </w:r>
          </w:p>
        </w:tc>
        <w:tc>
          <w:tcPr>
            <w:tcW w:w="1701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Написание  эссе  по  заданной  теме</w:t>
            </w:r>
          </w:p>
        </w:tc>
        <w:tc>
          <w:tcPr>
            <w:tcW w:w="2126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- 1, 2, 4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У- 1, 2, 4, 6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З-1, 2, 4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ПК5.1., ПК 5.4.</w:t>
            </w:r>
          </w:p>
        </w:tc>
        <w:tc>
          <w:tcPr>
            <w:tcW w:w="5103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-самостоятельность выполнения: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- обоснованность, четкость, лаконичность, оригинальность  формулирования  и  комментирования проблемы;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- аргументированность  положений и выводов;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-обоснованность отбора материала, использование  разнообразных источников  информации;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--отсутствие  речевых, грамматических, орфографических, пунктуационных    ошибок.</w:t>
            </w:r>
          </w:p>
        </w:tc>
      </w:tr>
      <w:tr w:rsidR="001840E6" w:rsidRPr="000C6F21" w:rsidTr="000C6F21">
        <w:tc>
          <w:tcPr>
            <w:tcW w:w="817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3.2.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6.1.</w:t>
            </w:r>
          </w:p>
        </w:tc>
        <w:tc>
          <w:tcPr>
            <w:tcW w:w="1701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Выполнение  кейс-задания</w:t>
            </w:r>
          </w:p>
        </w:tc>
        <w:tc>
          <w:tcPr>
            <w:tcW w:w="2126" w:type="dxa"/>
          </w:tcPr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ОК – 2,4,5,6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У-2,4,5,6,8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З- 1,2,3,4</w:t>
            </w:r>
          </w:p>
          <w:p w:rsidR="001840E6" w:rsidRPr="000C6F21" w:rsidRDefault="001840E6" w:rsidP="000C6F2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ПК 5.1., ПК 5.4.</w:t>
            </w:r>
          </w:p>
        </w:tc>
        <w:tc>
          <w:tcPr>
            <w:tcW w:w="5103" w:type="dxa"/>
          </w:tcPr>
          <w:p w:rsidR="001840E6" w:rsidRPr="000C6F21" w:rsidRDefault="001840E6" w:rsidP="000C6F21">
            <w:pPr>
              <w:pStyle w:val="Default"/>
              <w:jc w:val="both"/>
              <w:rPr>
                <w:color w:val="1A1A1A"/>
              </w:rPr>
            </w:pPr>
            <w:r w:rsidRPr="000C6F21">
              <w:rPr>
                <w:color w:val="1A1A1A"/>
              </w:rPr>
              <w:t xml:space="preserve">- </w:t>
            </w:r>
            <w:r w:rsidRPr="000C6F21">
              <w:rPr>
                <w:bCs/>
                <w:color w:val="1A1A1A"/>
              </w:rPr>
              <w:t>самостоятельность приобретения знаний и решения проблем</w:t>
            </w:r>
            <w:r w:rsidRPr="000C6F21">
              <w:rPr>
                <w:color w:val="1A1A1A"/>
              </w:rPr>
              <w:t>, проявляющаяся в умении поставить проблему и выбрать адекватные способы её решения, включая поиск и обработку информации, формулировку выводов,  обоснование   принятого решения;</w:t>
            </w:r>
          </w:p>
          <w:p w:rsidR="001840E6" w:rsidRPr="000C6F21" w:rsidRDefault="001840E6" w:rsidP="000C6F21">
            <w:pPr>
              <w:pStyle w:val="Default"/>
              <w:jc w:val="both"/>
              <w:rPr>
                <w:color w:val="1A1A1A"/>
              </w:rPr>
            </w:pPr>
            <w:r w:rsidRPr="000C6F21">
              <w:rPr>
                <w:bCs/>
                <w:color w:val="1A1A1A"/>
              </w:rPr>
              <w:t>- сформированность коммуникативных действий</w:t>
            </w:r>
            <w:r w:rsidRPr="000C6F21">
              <w:rPr>
                <w:color w:val="1A1A1A"/>
              </w:rPr>
              <w:t xml:space="preserve">, проявляющаяся в умении работать  в  команде;  представить  результаты  выполненной  работы, аргументированно ответить на вопросы.  </w:t>
            </w:r>
          </w:p>
        </w:tc>
      </w:tr>
    </w:tbl>
    <w:p w:rsidR="001840E6" w:rsidRPr="00B40FD2" w:rsidRDefault="001840E6" w:rsidP="006B7EE7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i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i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.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B1354D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B1354D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B1354D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B1354D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B1354D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B1354D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B1354D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8"/>
          <w:szCs w:val="28"/>
        </w:rPr>
      </w:pPr>
      <w:r w:rsidRPr="00B40FD2">
        <w:rPr>
          <w:rFonts w:ascii="Times New Roman" w:hAnsi="Times New Roman"/>
          <w:b/>
          <w:color w:val="1A1A1A"/>
          <w:sz w:val="28"/>
          <w:szCs w:val="28"/>
        </w:rPr>
        <w:t>2.3. Контрольно-оценочные материалы для  текущей   аттестации по учебной дисциплине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 xml:space="preserve">Входной  контроль. 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spacing w:after="0" w:line="240" w:lineRule="auto"/>
        <w:jc w:val="center"/>
        <w:rPr>
          <w:rStyle w:val="Strong"/>
          <w:rFonts w:ascii="Times New Roman" w:hAnsi="Times New Roman"/>
          <w:bCs w:val="0"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Инструкция  по  выполнению  работы</w:t>
      </w:r>
    </w:p>
    <w:p w:rsidR="001840E6" w:rsidRPr="00B40FD2" w:rsidRDefault="001840E6" w:rsidP="008F31E9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На  выполнение    работы  даётся   60  мин. </w:t>
      </w:r>
    </w:p>
    <w:p w:rsidR="001840E6" w:rsidRPr="00B40FD2" w:rsidRDefault="001840E6" w:rsidP="008F31E9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ab/>
        <w:t xml:space="preserve">К  заданиям  с  1 – 17, 19-20  даны  варианты  ответов, из  которых  только  один  правильный. </w:t>
      </w:r>
    </w:p>
    <w:p w:rsidR="001840E6" w:rsidRPr="00B40FD2" w:rsidRDefault="001840E6" w:rsidP="008F31E9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    В  задании  18  Вы  должны  сформулировать  ответ  самостоятельно.  </w:t>
      </w:r>
    </w:p>
    <w:p w:rsidR="001840E6" w:rsidRPr="00B40FD2" w:rsidRDefault="001840E6" w:rsidP="008F31E9">
      <w:pPr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1.  Значение   слов  разъясняется в _______ словаре.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этимологическом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орфоэпическом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толковом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фразеологическом</w:t>
      </w:r>
    </w:p>
    <w:p w:rsidR="001840E6" w:rsidRPr="00B40FD2" w:rsidRDefault="001840E6" w:rsidP="008F31E9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2. В  каком  слове   неверно   выделена  буква, обозначающая  ударный  гласный  звук?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катАлог            2)  звонИла         3)   нефтепровОд       4) Августовский</w:t>
      </w:r>
    </w:p>
    <w:p w:rsidR="001840E6" w:rsidRPr="00B40FD2" w:rsidRDefault="001840E6" w:rsidP="008F31E9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3.   В  каком  предложении  вместо  слова  ЕДИНСТВЕННЫЙ  нужно  употребить слово  ЕДИНИЧНЫЙ?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1)  Это  было  ЕДИНСТВЕННОЙ  причиной, по  которой  задержали  отправление  поезда. 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ЕДИНСТВЕННОЕ, о  чём  думал  водитель  автобуса  в  это  момент, к ак  удержать  машину  на  скользкой  дороге.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 Библиотекарь  попросила  читателя  не  задерживать  книгу, так  как  эта  книга  была  в  библиотеке  в  ЕДИНСТВЕННОМ  экземпляре.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4)  В  семействе  кактусовых  есть  ЕДИНСТВЕННЫЕ  экземпляры, имеющие  листья, как, например, лимонная  лоза, растущая  в  Индии. </w:t>
      </w:r>
    </w:p>
    <w:p w:rsidR="001840E6" w:rsidRPr="00B40FD2" w:rsidRDefault="001840E6" w:rsidP="008F31E9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4. Укажите пример с ошибкой в образовании формы слова.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 езжай                                         3)  нет  носков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   предстоящие  выборы            4)  с  семьюстами  тридцатью  рублями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5.  Укажите грамматически правильное продолжение предложения.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Узнав  о  поражении  своих  войск,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страшный  гнев  овладел  Дарием.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царём  Дарием  была  собрана  большая  армия.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Дарий  страшно  разгневался.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Дарием  было  принято  решение  собрать  новую  армию  и  возглавить  её..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6.  Укажите   предложение   с   грамматической   ошибкой   (с   нарушением синтаксической нормы).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Благодаря  повышения  уровня  сервиса  в  фирменных  магазинах  стало  больше  покупателей.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  «Мойдодыр», написанный  К.Чуковским  и  опубликованный  в  20-егг.ХХ века, стал  одним  из  самых  любимых  детьми  произведений.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 М.Горький  в  одной  из  своих  статей  отмечает, что  поэты  до  Пушкина  совершенно  не  знали  народа.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 Те, кто  с  детства  стремится  к  мечте, часто  реализуют  свои  жизненные  планы.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7. Определите  тип  лексической  ошибки  в  предложении:</w:t>
      </w:r>
    </w:p>
    <w:p w:rsidR="001840E6" w:rsidRPr="00B40FD2" w:rsidRDefault="001840E6" w:rsidP="008F31E9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Сегодня у нас в гостях гость из Москвы.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плеоназм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тавтология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неправильное  употребление  фразеологического  оборота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смешение  паронимов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8. В каком предложении придаточную часть сложноподчинённого предложения нельзя заменить обособленным определением, выраженным причастным оборотом?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Вступая  в  лес, который  тянулся  на  сотни  километров, мы  невольно  ощутили  чувство  необъяснимой  тревоги.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2) Луна, которая  вскоре  вышла  из-за тёмных  туч, тусклым  светом  залила  заснеженную  поляну. 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3) Пруд, который  радостно  сверкал  гладью  прозрачных  вод, манил  нас  прохладой.  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 Узкая  тропинка, по  которой  мы  шли  в  таинственную  глубину  леса, неожиданно  исчезла.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9.   Установите  соответствие  между  выделенным  словом (сочетанием) и  средством  выразительности.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1)  «Там  на  неведомых  дорожках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Следы  невиданых  зверей(А.С.Пушкин)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2) "В  чешуе  как  жар  горя,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Тридцать  три  богатыря…" (А.С.Пушкин)</w:t>
      </w:r>
    </w:p>
    <w:p w:rsidR="001840E6" w:rsidRPr="00B40FD2" w:rsidRDefault="001840E6" w:rsidP="008F31E9">
      <w:pPr>
        <w:pStyle w:val="HTMLAddress"/>
        <w:jc w:val="both"/>
        <w:rPr>
          <w:i w:val="0"/>
          <w:color w:val="1A1A1A"/>
        </w:rPr>
      </w:pPr>
      <w:r w:rsidRPr="00B40FD2">
        <w:rPr>
          <w:i w:val="0"/>
          <w:color w:val="1A1A1A"/>
        </w:rPr>
        <w:t xml:space="preserve"> 3)"Они  сошлись. Вода  и  камень,</w:t>
      </w:r>
    </w:p>
    <w:p w:rsidR="001840E6" w:rsidRPr="00B40FD2" w:rsidRDefault="001840E6" w:rsidP="008F31E9">
      <w:pPr>
        <w:pStyle w:val="HTMLAddress"/>
        <w:jc w:val="both"/>
        <w:rPr>
          <w:i w:val="0"/>
          <w:color w:val="1A1A1A"/>
        </w:rPr>
      </w:pPr>
      <w:r w:rsidRPr="00B40FD2">
        <w:rPr>
          <w:i w:val="0"/>
          <w:color w:val="1A1A1A"/>
        </w:rPr>
        <w:t xml:space="preserve">      Стихи  и проза, лёд  и  пламень </w:t>
      </w:r>
    </w:p>
    <w:p w:rsidR="001840E6" w:rsidRPr="00B40FD2" w:rsidRDefault="001840E6" w:rsidP="008F31E9">
      <w:pPr>
        <w:pStyle w:val="HTMLAddress"/>
        <w:jc w:val="both"/>
        <w:rPr>
          <w:i w:val="0"/>
          <w:color w:val="1A1A1A"/>
        </w:rPr>
      </w:pPr>
      <w:r w:rsidRPr="00B40FD2">
        <w:rPr>
          <w:i w:val="0"/>
          <w:color w:val="1A1A1A"/>
        </w:rPr>
        <w:t xml:space="preserve">      Не  столь  различны  меж  собой…  "</w:t>
      </w:r>
      <w:r w:rsidRPr="00B40FD2">
        <w:rPr>
          <w:rStyle w:val="Emphasis"/>
          <w:iCs/>
          <w:color w:val="1A1A1A"/>
        </w:rPr>
        <w:t xml:space="preserve">   (А.С.Пушкин)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литота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Б) эпитет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В) антитеза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сравнение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10. Установите  соответствие  между  словами  и  способами  образования: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   соавтор                               А) приставочный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    пароходный                        Б)  суффиксальный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    подснежник                        В) приставочно-суффиксальный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                                              Г) сложение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11.  В каком ряду во всех трёх словах пропущена одна и та же буква?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пр…бежал, пр…морский,  пр…зидент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к…снуться,  выр…щенный,  пл…вцы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3) к…рмушка,  к...нцелярия,  к…ридор 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4) с…грать,  раз…скать,  без…сходный</w:t>
      </w:r>
    </w:p>
    <w:p w:rsidR="001840E6" w:rsidRPr="00B40FD2" w:rsidRDefault="001840E6" w:rsidP="008F31E9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12. В каком варианте ответа правильно указаны все цифры, на месте которых пишется НН?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В  плохо освещё(1)ой  комнате, заставле(2)ой  стари(3)ой  мебелью, на  столе  в  хрустальной  вазе  мерцали  багря(4)ым  цветом  розы.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1) 1,  2,  3, 4                 2)  1, 2, 3            3) 2, 3, 4                  4) 3, 4 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spacing w:after="0" w:line="240" w:lineRule="auto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13.  В каком предложении  выделенное   слово  пишется раздельно?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1)  Игорь  и  Фёдор    </w:t>
      </w:r>
      <w:r w:rsidRPr="00B40FD2">
        <w:rPr>
          <w:rFonts w:ascii="Times New Roman" w:hAnsi="Times New Roman"/>
          <w:b/>
          <w:color w:val="1A1A1A"/>
          <w:sz w:val="24"/>
          <w:szCs w:val="24"/>
        </w:rPr>
        <w:t xml:space="preserve">так(же)  </w:t>
      </w:r>
      <w:r w:rsidRPr="00B40FD2">
        <w:rPr>
          <w:rFonts w:ascii="Times New Roman" w:hAnsi="Times New Roman"/>
          <w:color w:val="1A1A1A"/>
          <w:sz w:val="24"/>
          <w:szCs w:val="24"/>
        </w:rPr>
        <w:t>остались   друзьями.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2)  </w:t>
      </w:r>
      <w:r w:rsidRPr="00B40FD2">
        <w:rPr>
          <w:rFonts w:ascii="Times New Roman" w:hAnsi="Times New Roman"/>
          <w:b/>
          <w:color w:val="1A1A1A"/>
          <w:sz w:val="24"/>
          <w:szCs w:val="24"/>
        </w:rPr>
        <w:t xml:space="preserve">(Что)бы  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 победить, атлет    бежал  во  всю  мочь.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3)  </w:t>
      </w:r>
      <w:r w:rsidRPr="00B40FD2">
        <w:rPr>
          <w:rFonts w:ascii="Times New Roman" w:hAnsi="Times New Roman"/>
          <w:b/>
          <w:color w:val="1A1A1A"/>
          <w:sz w:val="24"/>
          <w:szCs w:val="24"/>
        </w:rPr>
        <w:t xml:space="preserve">В(течение)  </w:t>
      </w:r>
      <w:r w:rsidRPr="00B40FD2">
        <w:rPr>
          <w:rFonts w:ascii="Times New Roman" w:hAnsi="Times New Roman"/>
          <w:color w:val="1A1A1A"/>
          <w:sz w:val="24"/>
          <w:szCs w:val="24"/>
        </w:rPr>
        <w:t>месяца   заявок  не  было.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4)  Мои  спутники  </w:t>
      </w:r>
      <w:r w:rsidRPr="00B40FD2">
        <w:rPr>
          <w:rFonts w:ascii="Times New Roman" w:hAnsi="Times New Roman"/>
          <w:b/>
          <w:color w:val="1A1A1A"/>
          <w:sz w:val="24"/>
          <w:szCs w:val="24"/>
        </w:rPr>
        <w:t xml:space="preserve">то(же)  </w:t>
      </w:r>
      <w:r w:rsidRPr="00B40FD2">
        <w:rPr>
          <w:rFonts w:ascii="Times New Roman" w:hAnsi="Times New Roman"/>
          <w:color w:val="1A1A1A"/>
          <w:sz w:val="24"/>
          <w:szCs w:val="24"/>
        </w:rPr>
        <w:t>осматривали  берег.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14. Укажите предложение, в котором нужно поставить одну запятую. (Знаки препинания не расставлены)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Все  берега  пустынны  и  не  имеют  пресной  воды.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 Ни  подводных  камней  ни  рифов  ни  островов  на  пути  корвета  не  встречалось.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 Мы  свернули  палатку   взвалили  на  себя  рюкзаки  и  пошли.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 Станции  завалены  смолистыми  брёвнами  и  пахнут  свежей  порубкой  и дикими  лесными  цветами.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15.  В каком варианте ответа правильно указаны все цифры, на месте которых в предложении должны стоять запятые?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ab/>
        <w:t>Пока  плывут  льдины  (1)  упираясь  в  берега  (2) стоят  в  каждом  селении  люди  по  берегам  рек (3)  и  смотрят   (4)  как  идёт  по  Печоре  лёд.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1, 2,  4                    2)   1, 2, 3                     3) 1, 3, 4                      4)  1, 2, 3, 4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16. В каком варианте ответа правильно указаны все цифры, на месте которых в предложении должны стоять запятые?</w:t>
      </w:r>
    </w:p>
    <w:p w:rsidR="001840E6" w:rsidRPr="00B40FD2" w:rsidRDefault="001840E6" w:rsidP="008F31E9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ab/>
        <w:t>И  вот  однажды  днём (1) когда  тёплый  ветер  дует  вдоль  течения  реки  (2)  наступает  тот  долгожданный  момент (3) которого  ждут   (4)  истосковавшиеся  по  весне (5)  люди..</w:t>
      </w:r>
    </w:p>
    <w:p w:rsidR="001840E6" w:rsidRPr="00B40FD2" w:rsidRDefault="001840E6" w:rsidP="008F31E9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 1, 2, 4, 5            2) 1, 2, 3 , 4            3)  1, 2, 3        4)   2, 3, 4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spacing w:after="0" w:line="240" w:lineRule="auto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17. Прочитайте текст.</w:t>
      </w:r>
      <w:r w:rsidRPr="00B40FD2">
        <w:rPr>
          <w:rFonts w:ascii="Times New Roman" w:hAnsi="Times New Roman"/>
          <w:color w:val="1A1A1A"/>
          <w:sz w:val="24"/>
          <w:szCs w:val="24"/>
        </w:rPr>
        <w:br/>
      </w:r>
      <w:r w:rsidRPr="00B40FD2">
        <w:rPr>
          <w:rFonts w:ascii="Times New Roman" w:hAnsi="Times New Roman"/>
          <w:color w:val="1A1A1A"/>
          <w:sz w:val="24"/>
          <w:szCs w:val="24"/>
        </w:rPr>
        <w:tab/>
        <w:t>(1) Как  правило, вставал  Государь  за  два  часа  до  света.  (2) Входил  в  токарню, зажигал  свечи. (3)  Час  проводил  у  станка: точил  из  дерева  или  кости; любил  это  мастерство. (4)  На  рассвете  выходил  из  дворца.  (5)  Рядом, на  Неве, дожидалась  его  верейка – маленькое  четырёхвёсельное  судёнышко; стояла  запряжённая  коляска.  (6) Никто  не  ведал, куда  поедет  царь. (7) А  он  изо  дня  в  день  навещал  то  корабельные  верфи, то  стройку  собора, то  новые  проспекты  города.  (8) Император  вникал  во  всё: сух  ли  лес, не  ржавы  ли  гвозди.   (Д.Мережковский)</w:t>
      </w:r>
    </w:p>
    <w:p w:rsidR="001840E6" w:rsidRPr="00B40FD2" w:rsidRDefault="001840E6" w:rsidP="008F31E9">
      <w:pPr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br/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> В  каком  из  приведённых  ниже  предложений  верно  передана  главная  информация, содержащаяся  в  тексте?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Пётр 1   вставал  очень  рано.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 Государь  любил  токарное  ремесло  и  уделял  ему  много  времени.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 Пётр 1  уделал  много  времени  тому, как  велось  строительство  кораблей.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  Дни  Петра 1  проходили  в  трудах  и  заботах.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 xml:space="preserve">18. Определите   </w:t>
      </w:r>
      <w:r w:rsidRPr="00B40FD2">
        <w:rPr>
          <w:rFonts w:ascii="Times New Roman" w:hAnsi="Times New Roman"/>
          <w:i/>
          <w:color w:val="1A1A1A"/>
          <w:sz w:val="24"/>
          <w:szCs w:val="24"/>
          <w:u w:val="single"/>
        </w:rPr>
        <w:t>стиль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 xml:space="preserve">  данного  текста</w:t>
      </w:r>
    </w:p>
    <w:p w:rsidR="001840E6" w:rsidRPr="00B40FD2" w:rsidRDefault="001840E6" w:rsidP="008F31E9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19. Укажите верную характеристику     7 -ого   предложения текста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сложносочинённое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 простое  осложнённое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 сложное   бессоюзное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 сложноподчинённое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20.  Укажите      правильную      морфологическую      характеристику      слова   РЖАВЫ      из   8 -ого  предложения текста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причастие                                3)   прилагательное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 глагол                                       4)   наречие</w:t>
      </w:r>
    </w:p>
    <w:p w:rsidR="001840E6" w:rsidRDefault="001840E6" w:rsidP="008F31E9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B40FD2">
      <w:pPr>
        <w:spacing w:after="0" w:line="240" w:lineRule="auto"/>
        <w:ind w:firstLine="708"/>
        <w:jc w:val="center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Система  оценивания   контрольной  работы</w:t>
      </w:r>
    </w:p>
    <w:p w:rsidR="001840E6" w:rsidRPr="00B40FD2" w:rsidRDefault="001840E6" w:rsidP="00B40FD2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B40FD2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За</w:t>
      </w:r>
      <w:r>
        <w:rPr>
          <w:rFonts w:ascii="Times New Roman" w:hAnsi="Times New Roman"/>
          <w:color w:val="1A1A1A"/>
          <w:sz w:val="24"/>
          <w:szCs w:val="24"/>
        </w:rPr>
        <w:t xml:space="preserve">   правильный  ответ  на    задания с1-8, 11-20   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1840E6" w:rsidRPr="00B40FD2" w:rsidRDefault="001840E6" w:rsidP="00B40FD2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Задания  9 и 10  на  сопоставление ! балл  ставится  за каждый  правильный  ответ.</w:t>
      </w:r>
    </w:p>
    <w:p w:rsidR="001840E6" w:rsidRPr="00B40FD2" w:rsidRDefault="001840E6" w:rsidP="00B40FD2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B40FD2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B40FD2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980"/>
        <w:gridCol w:w="1716"/>
        <w:gridCol w:w="3780"/>
      </w:tblGrid>
      <w:tr w:rsidR="001840E6" w:rsidRPr="000C6F21" w:rsidTr="00B40FD2">
        <w:tc>
          <w:tcPr>
            <w:tcW w:w="1728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  <w:tc>
          <w:tcPr>
            <w:tcW w:w="1716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</w:tr>
      <w:tr w:rsidR="001840E6" w:rsidRPr="000C6F21" w:rsidTr="00B40FD2">
        <w:tc>
          <w:tcPr>
            <w:tcW w:w="1728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37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840E6" w:rsidRPr="000C6F21" w:rsidTr="00B40FD2">
        <w:tc>
          <w:tcPr>
            <w:tcW w:w="1728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37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840E6" w:rsidRPr="000C6F21" w:rsidTr="00B40FD2">
        <w:tc>
          <w:tcPr>
            <w:tcW w:w="1728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37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840E6" w:rsidRPr="000C6F21" w:rsidTr="00B40FD2">
        <w:tc>
          <w:tcPr>
            <w:tcW w:w="1728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37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840E6" w:rsidRPr="000C6F21" w:rsidTr="00B40FD2">
        <w:tc>
          <w:tcPr>
            <w:tcW w:w="1728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15</w:t>
            </w:r>
          </w:p>
        </w:tc>
        <w:tc>
          <w:tcPr>
            <w:tcW w:w="37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840E6" w:rsidRPr="000C6F21" w:rsidTr="00B40FD2">
        <w:tc>
          <w:tcPr>
            <w:tcW w:w="1728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16</w:t>
            </w:r>
          </w:p>
        </w:tc>
        <w:tc>
          <w:tcPr>
            <w:tcW w:w="37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840E6" w:rsidRPr="000C6F21" w:rsidTr="00B40FD2">
        <w:tc>
          <w:tcPr>
            <w:tcW w:w="1728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19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716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17</w:t>
            </w:r>
          </w:p>
        </w:tc>
        <w:tc>
          <w:tcPr>
            <w:tcW w:w="37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840E6" w:rsidRPr="000C6F21" w:rsidTr="00B40FD2">
        <w:tc>
          <w:tcPr>
            <w:tcW w:w="1728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19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716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18</w:t>
            </w:r>
          </w:p>
        </w:tc>
        <w:tc>
          <w:tcPr>
            <w:tcW w:w="37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публицистический</w:t>
            </w:r>
          </w:p>
        </w:tc>
      </w:tr>
      <w:tr w:rsidR="001840E6" w:rsidRPr="000C6F21" w:rsidTr="00B40FD2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19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1-Б, 2-Г, 3-В</w:t>
            </w:r>
          </w:p>
        </w:tc>
        <w:tc>
          <w:tcPr>
            <w:tcW w:w="1716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19</w:t>
            </w:r>
          </w:p>
        </w:tc>
        <w:tc>
          <w:tcPr>
            <w:tcW w:w="37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840E6" w:rsidRPr="000C6F21" w:rsidTr="00B40FD2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19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1-А, 2- Б, 3-В</w:t>
            </w:r>
          </w:p>
        </w:tc>
        <w:tc>
          <w:tcPr>
            <w:tcW w:w="1716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20</w:t>
            </w:r>
          </w:p>
        </w:tc>
        <w:tc>
          <w:tcPr>
            <w:tcW w:w="3780" w:type="dxa"/>
          </w:tcPr>
          <w:p w:rsidR="001840E6" w:rsidRPr="000C6F21" w:rsidRDefault="001840E6" w:rsidP="00B40FD2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</w:tbl>
    <w:p w:rsidR="001840E6" w:rsidRPr="00B40FD2" w:rsidRDefault="001840E6" w:rsidP="00B40FD2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</w:p>
    <w:p w:rsidR="001840E6" w:rsidRPr="00B40FD2" w:rsidRDefault="001840E6" w:rsidP="00B40FD2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</w:p>
    <w:p w:rsidR="001840E6" w:rsidRPr="00B40FD2" w:rsidRDefault="001840E6" w:rsidP="00B40FD2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Оценка  «5» (отлично)  ставитс</w:t>
      </w:r>
      <w:r>
        <w:rPr>
          <w:rFonts w:ascii="Times New Roman" w:hAnsi="Times New Roman" w:cs="Times New Roman"/>
          <w:color w:val="1A1A1A"/>
        </w:rPr>
        <w:t xml:space="preserve">я, если  обучающийся  набрал  19-20  баллов,  «4» (хорошо) – от </w:t>
      </w:r>
      <w:r w:rsidRPr="00B40FD2">
        <w:rPr>
          <w:rFonts w:ascii="Times New Roman" w:hAnsi="Times New Roman" w:cs="Times New Roman"/>
          <w:color w:val="1A1A1A"/>
        </w:rPr>
        <w:t xml:space="preserve"> </w:t>
      </w:r>
      <w:r>
        <w:rPr>
          <w:rFonts w:ascii="Times New Roman" w:hAnsi="Times New Roman" w:cs="Times New Roman"/>
          <w:color w:val="1A1A1A"/>
        </w:rPr>
        <w:t>16 до 18</w:t>
      </w:r>
      <w:r w:rsidRPr="00B40FD2">
        <w:rPr>
          <w:rFonts w:ascii="Times New Roman" w:hAnsi="Times New Roman" w:cs="Times New Roman"/>
          <w:color w:val="1A1A1A"/>
        </w:rPr>
        <w:t xml:space="preserve"> баллов,</w:t>
      </w:r>
      <w:r>
        <w:rPr>
          <w:rFonts w:ascii="Times New Roman" w:hAnsi="Times New Roman" w:cs="Times New Roman"/>
          <w:color w:val="1A1A1A"/>
        </w:rPr>
        <w:t xml:space="preserve"> «3» (удовлетворительно) – от  13 до 15</w:t>
      </w:r>
      <w:r w:rsidRPr="00B40FD2">
        <w:rPr>
          <w:rFonts w:ascii="Times New Roman" w:hAnsi="Times New Roman" w:cs="Times New Roman"/>
          <w:color w:val="1A1A1A"/>
        </w:rPr>
        <w:t xml:space="preserve"> баллов, «2» (неу</w:t>
      </w:r>
      <w:r>
        <w:rPr>
          <w:rFonts w:ascii="Times New Roman" w:hAnsi="Times New Roman" w:cs="Times New Roman"/>
          <w:color w:val="1A1A1A"/>
        </w:rPr>
        <w:t>довлетворительно) – от  0  до  12</w:t>
      </w:r>
      <w:r w:rsidRPr="00B40FD2">
        <w:rPr>
          <w:rFonts w:ascii="Times New Roman" w:hAnsi="Times New Roman" w:cs="Times New Roman"/>
          <w:color w:val="1A1A1A"/>
        </w:rPr>
        <w:t xml:space="preserve">  баллов.</w:t>
      </w:r>
    </w:p>
    <w:p w:rsidR="001840E6" w:rsidRPr="00B40FD2" w:rsidRDefault="001840E6" w:rsidP="00B40FD2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</w:p>
    <w:p w:rsidR="001840E6" w:rsidRDefault="001840E6" w:rsidP="008F31E9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8F31E9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 xml:space="preserve">2  вариант </w:t>
      </w:r>
    </w:p>
    <w:p w:rsidR="001840E6" w:rsidRPr="00B40FD2" w:rsidRDefault="001840E6" w:rsidP="008F31E9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1.  Произношение  слов 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>разъясняется в _______ словаре.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этимологическом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орфоэпическом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толковом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фразеологическом</w:t>
      </w:r>
    </w:p>
    <w:p w:rsidR="001840E6" w:rsidRPr="00B40FD2" w:rsidRDefault="001840E6" w:rsidP="008F31E9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2. В  каком   слове   верно   выделена  буква, обозначающая  ударный  гласный  звук?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килОметр              2) звОнит          3) дремОта           4) дОговор</w:t>
      </w:r>
    </w:p>
    <w:p w:rsidR="001840E6" w:rsidRPr="00B40FD2" w:rsidRDefault="001840E6" w:rsidP="008F31E9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3.   В  каком  предложении  вместо  слова  РЕАЛЬНЫЙ    нужно  употребить слово  РЕАЛИСТИЧЕСКИЙ?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Алексей  ставил  в  жизни  перед  собой  только  РЕАЛЬНЫЕ  задачи  и  всегда  их  с  успехом  решал..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Глеб  Антонович  жил  в  РЕАЛЬНОМ, а  не  вымышленном  мире.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Юная  спортсменка  добилась  РЕАЛЬНЫХ  успехов  в  гимнастике.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4) Художник  придерживался  РЕАЛЬНОГО  направления  в  живописи. </w:t>
      </w:r>
    </w:p>
    <w:p w:rsidR="001840E6" w:rsidRPr="00B40FD2" w:rsidRDefault="001840E6" w:rsidP="008F31E9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4. Укажите пример с ошибкой в образовании формы слова.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1)    более  красивый                      3)    с  восьмьюстами  рублями  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2)   много  помидор                       4)    красивый   тюль</w:t>
      </w:r>
    </w:p>
    <w:p w:rsidR="001840E6" w:rsidRPr="00B40FD2" w:rsidRDefault="001840E6" w:rsidP="008F31E9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5.  Укажите грамматически правильное продолжение предложения.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Услышав  предсказание  гадателя,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Аристодему  пришлось  принести  свою  дочь  в  жертву.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его  охватил  ужас.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Аристодем  пришёл  в  ужас.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им  было  принято  решение  напасть  на  спартанцев.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6.  Укажите   предложение   с   грамматической   ошибкой   (с   нарушением синтаксической нормы).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Во  двор, наконец, въехало  несколько  машин.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 Благодаря  ожидаемым  заморозкам  пальмы  убрали  в  оранжерею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 Те., кто  пришёл  на  вечер, остались  довольны.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 В  романе  «Преступление и наказание» органично связаны между собой философские диспуты, пророческие сны и исповеди героев.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7. Определите  тип  лексической  ошибки  в  предложении:</w:t>
      </w:r>
    </w:p>
    <w:p w:rsidR="001840E6" w:rsidRPr="00B40FD2" w:rsidRDefault="001840E6" w:rsidP="008F31E9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. Все герои имеют свои индивидуальные черты.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плеоназм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тавтология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неправильное  употребление  фразеологического  оборота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смешение  паронимов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8. В каком предложении придаточную часть сложноподчинённого предложения нельзя заменить обособленным определением, выраженным причастным оборотом?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Лампочка, которая  висела  под  самым  потолком, тускло  освещала  комнату.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 Процесс, при котором  медленно  стирается  поверхность  земли, называется  эрозией.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 Лист  росянки  покрыт  полосками, которые  выделяют  клейкую  жидкость.</w:t>
      </w: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4)  Статья, которую  написали  наспех, не  имеет  успеха. </w:t>
      </w:r>
    </w:p>
    <w:p w:rsidR="001840E6" w:rsidRPr="00B40FD2" w:rsidRDefault="001840E6" w:rsidP="008F31E9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9.   Установите  соответствие  между  выделенным  словом (сочетанием) и  средством  выразительности.</w:t>
      </w:r>
    </w:p>
    <w:p w:rsidR="001840E6" w:rsidRPr="00B40FD2" w:rsidRDefault="001840E6" w:rsidP="008F31E9">
      <w:pPr>
        <w:pStyle w:val="HTMLPreformatted"/>
        <w:rPr>
          <w:rFonts w:ascii="Times New Roman" w:hAnsi="Times New Roman" w:cs="Times New Roman"/>
          <w:color w:val="1A1A1A"/>
          <w:sz w:val="24"/>
          <w:szCs w:val="24"/>
        </w:rPr>
      </w:pPr>
      <w:r w:rsidRPr="00B40FD2">
        <w:rPr>
          <w:rFonts w:ascii="Times New Roman" w:hAnsi="Times New Roman" w:cs="Times New Roman"/>
          <w:color w:val="1A1A1A"/>
          <w:sz w:val="24"/>
          <w:szCs w:val="24"/>
        </w:rPr>
        <w:t xml:space="preserve"> 1) Словно  белою  косынкой подвязалася  сосна,</w:t>
      </w:r>
    </w:p>
    <w:p w:rsidR="001840E6" w:rsidRPr="00B40FD2" w:rsidRDefault="001840E6" w:rsidP="008F31E9">
      <w:pPr>
        <w:pStyle w:val="HTMLPreformatted"/>
        <w:rPr>
          <w:rFonts w:ascii="Times New Roman" w:hAnsi="Times New Roman" w:cs="Times New Roman"/>
          <w:color w:val="1A1A1A"/>
          <w:sz w:val="24"/>
          <w:szCs w:val="24"/>
        </w:rPr>
      </w:pPr>
      <w:r w:rsidRPr="00B40FD2">
        <w:rPr>
          <w:rFonts w:ascii="Times New Roman" w:hAnsi="Times New Roman" w:cs="Times New Roman"/>
          <w:color w:val="1A1A1A"/>
          <w:sz w:val="24"/>
          <w:szCs w:val="24"/>
        </w:rPr>
        <w:t xml:space="preserve">      Понагнулась, как старушка  (С.Есенин)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2) " Не  напрасно  дули  ветры,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Не  напрасно  шла  гроза (С.Есенин)</w:t>
      </w:r>
    </w:p>
    <w:p w:rsidR="001840E6" w:rsidRPr="00B40FD2" w:rsidRDefault="001840E6" w:rsidP="008F31E9">
      <w:pPr>
        <w:pStyle w:val="HTMLAddress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Emphasis"/>
          <w:iCs/>
          <w:color w:val="1A1A1A"/>
        </w:rPr>
      </w:pPr>
      <w:r w:rsidRPr="00B40FD2">
        <w:rPr>
          <w:i w:val="0"/>
          <w:color w:val="1A1A1A"/>
        </w:rPr>
        <w:t xml:space="preserve"> 3)"</w:t>
      </w:r>
      <w:r w:rsidRPr="00B40FD2">
        <w:rPr>
          <w:rStyle w:val="Emphasis"/>
          <w:iCs/>
          <w:color w:val="1A1A1A"/>
        </w:rPr>
        <w:t>Бегут  и  будят  сонный   брег,</w:t>
      </w:r>
    </w:p>
    <w:p w:rsidR="001840E6" w:rsidRPr="00B40FD2" w:rsidRDefault="001840E6" w:rsidP="008F31E9">
      <w:pPr>
        <w:pStyle w:val="HTMLAddress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1A1A1A"/>
        </w:rPr>
      </w:pPr>
      <w:r w:rsidRPr="00B40FD2">
        <w:rPr>
          <w:rStyle w:val="Emphasis"/>
          <w:iCs/>
          <w:color w:val="1A1A1A"/>
        </w:rPr>
        <w:t xml:space="preserve">       Бегут, и  блещут, и   гласят…. "  (Ф.И.Тютчев)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лексический   повтор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Б) аллитерация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В) гипербола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сравнение</w:t>
      </w:r>
    </w:p>
    <w:p w:rsidR="001840E6" w:rsidRPr="00B40FD2" w:rsidRDefault="001840E6" w:rsidP="008F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10. Установите  соответствие  между  словами  и  способами  образования: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  сбежал                                      А) приставочный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   подоконник                              Б)  суффиксальный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   мореходный                              В) приставочно-суффиксальный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                                                   Г) сложение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11.  В каком ряду во всех трёх словах пропущена одна и та же буква?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ра…чистить, ра…красить,  бе…звёздное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 под…езд,  обез…яна,   с…ёмка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 пр…лететь, пр…вилегия,  пр…глупый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 заг…рать,  выр…сший,  к…снуться</w:t>
      </w:r>
    </w:p>
    <w:p w:rsidR="001840E6" w:rsidRPr="00B40FD2" w:rsidRDefault="001840E6" w:rsidP="008F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12. В каком варианте ответа правильно указаны все цифры, на месте которых пишется НН?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ab/>
        <w:t>Дом, увиде(1)ый    нами  вдалеке, был  огороже(2)  высоким  забором, между  каме(3)ыми    столбами  которого  виднелась  деревя(4)ая    решётка.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1, 2, 3                2)    2 , 3, 4         3)  1,  3, 4                 4) 1, 2, 3, 4</w:t>
      </w:r>
    </w:p>
    <w:p w:rsidR="001840E6" w:rsidRPr="00B40FD2" w:rsidRDefault="001840E6" w:rsidP="008F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13.  В каком предложении  выделенное   слово  пишется раздельно?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1)  Отряд   пошёл    </w:t>
      </w:r>
      <w:r w:rsidRPr="00B40FD2">
        <w:rPr>
          <w:rFonts w:ascii="Times New Roman" w:hAnsi="Times New Roman"/>
          <w:b/>
          <w:color w:val="1A1A1A"/>
          <w:sz w:val="24"/>
          <w:szCs w:val="24"/>
        </w:rPr>
        <w:t xml:space="preserve">по(тому)  </w:t>
      </w:r>
      <w:r w:rsidRPr="00B40FD2">
        <w:rPr>
          <w:rFonts w:ascii="Times New Roman" w:hAnsi="Times New Roman"/>
          <w:color w:val="1A1A1A"/>
          <w:sz w:val="24"/>
          <w:szCs w:val="24"/>
        </w:rPr>
        <w:t>берегу  реки..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2)  </w:t>
      </w:r>
      <w:r w:rsidRPr="00B40FD2">
        <w:rPr>
          <w:rFonts w:ascii="Times New Roman" w:hAnsi="Times New Roman"/>
          <w:b/>
          <w:color w:val="1A1A1A"/>
          <w:sz w:val="24"/>
          <w:szCs w:val="24"/>
        </w:rPr>
        <w:t xml:space="preserve">(По) утру  </w:t>
      </w:r>
      <w:r w:rsidRPr="00B40FD2">
        <w:rPr>
          <w:rFonts w:ascii="Times New Roman" w:hAnsi="Times New Roman"/>
          <w:color w:val="1A1A1A"/>
          <w:sz w:val="24"/>
          <w:szCs w:val="24"/>
        </w:rPr>
        <w:t>солдат   нарубил  хозяйке  дров.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3)  </w:t>
      </w:r>
      <w:r w:rsidRPr="00B40FD2">
        <w:rPr>
          <w:rFonts w:ascii="Times New Roman" w:hAnsi="Times New Roman"/>
          <w:b/>
          <w:color w:val="1A1A1A"/>
          <w:sz w:val="24"/>
          <w:szCs w:val="24"/>
        </w:rPr>
        <w:t xml:space="preserve">(Из)под  </w:t>
      </w:r>
      <w:r w:rsidRPr="00B40FD2">
        <w:rPr>
          <w:rFonts w:ascii="Times New Roman" w:hAnsi="Times New Roman"/>
          <w:color w:val="1A1A1A"/>
          <w:sz w:val="24"/>
          <w:szCs w:val="24"/>
        </w:rPr>
        <w:t>камней  пробивалась  зелень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4)  </w:t>
      </w:r>
      <w:r w:rsidRPr="00B40FD2">
        <w:rPr>
          <w:rFonts w:ascii="Times New Roman" w:hAnsi="Times New Roman"/>
          <w:b/>
          <w:color w:val="1A1A1A"/>
          <w:sz w:val="24"/>
          <w:szCs w:val="24"/>
        </w:rPr>
        <w:t xml:space="preserve">(И)так,  </w:t>
      </w:r>
      <w:r w:rsidRPr="00B40FD2">
        <w:rPr>
          <w:rFonts w:ascii="Times New Roman" w:hAnsi="Times New Roman"/>
          <w:color w:val="1A1A1A"/>
          <w:sz w:val="24"/>
          <w:szCs w:val="24"/>
        </w:rPr>
        <w:t>до  перерыва  осталось  мало  времени.</w:t>
      </w:r>
    </w:p>
    <w:p w:rsidR="001840E6" w:rsidRPr="00B40FD2" w:rsidRDefault="001840E6" w:rsidP="008F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14. Укажите предложение, в котором нужно поставить одну запятую. (Знаки препинания не расставлены)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После  вчерашнего  происшествия  он  был  утомлён  и  вял  и  говорил  неохотно.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 То  там  то  сям  попадались  ему  самые  разнообразные  и  старые  и  молодые  и  едва  знакомые  и  близкие  люди..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 Она  села  возле  меня   безмолвно  устремила  на  меня  свои  глаза.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 Он  улыбался  то  приветливо  и  недоверчиво  то  презрительно  и простодушно  и  всякий  раз  поправлял  при  этом  старый  широкий  ремень  на  шинели.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15.  В каком варианте ответа правильно указаны все цифры, на месте которых в предложении должны стоять запятые?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ab/>
        <w:t xml:space="preserve">Стараясь  делать  (1)  как  можно  меньше  быстрых  движений  (2)  и   (3)  прислушиваясь  к пролетавшим  мимо пчёлам  (4)  он  дошёл  по  тропинке  до  избы. 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1)   1, 2, , 4                    2)   4                    3)   </w:t>
      </w:r>
      <w:r>
        <w:rPr>
          <w:rFonts w:ascii="Times New Roman" w:hAnsi="Times New Roman"/>
          <w:color w:val="1A1A1A"/>
          <w:sz w:val="24"/>
          <w:szCs w:val="24"/>
        </w:rPr>
        <w:t xml:space="preserve">3, 4                       4) 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 2, 3, 4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16. В каком варианте ответа правильно указаны все цифры, на месте которых в предложении должны стоять запятые?</w:t>
      </w:r>
    </w:p>
    <w:p w:rsidR="001840E6" w:rsidRPr="00B40FD2" w:rsidRDefault="001840E6" w:rsidP="008F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ab/>
        <w:t>Вдали  синело  море  (1)  и   (2)  чем  ближе  мы  подходили  к  нему (3)  тем  отчётливее  слышался  рокот  волн  (4)  которые  с  силой  ударялись  о  прибрежные  скалы.</w:t>
      </w:r>
    </w:p>
    <w:p w:rsidR="001840E6" w:rsidRPr="00B40FD2" w:rsidRDefault="001840E6" w:rsidP="008F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 1, 2, 3, 4                 2)   1, 3, 4             3)  2, 3 , 4              4)  3, 4</w:t>
      </w:r>
    </w:p>
    <w:p w:rsidR="001840E6" w:rsidRPr="00B40FD2" w:rsidRDefault="001840E6" w:rsidP="008F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Default="001840E6" w:rsidP="007D5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>
        <w:rPr>
          <w:rFonts w:ascii="Times New Roman" w:hAnsi="Times New Roman"/>
          <w:i/>
          <w:color w:val="1A1A1A"/>
          <w:sz w:val="24"/>
          <w:szCs w:val="24"/>
        </w:rPr>
        <w:t>17.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>Прочитайте текст.</w:t>
      </w:r>
    </w:p>
    <w:p w:rsidR="001840E6" w:rsidRPr="00B40FD2" w:rsidRDefault="001840E6" w:rsidP="007D5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br/>
      </w:r>
      <w:r w:rsidRPr="00B40FD2">
        <w:rPr>
          <w:rFonts w:ascii="Times New Roman" w:hAnsi="Times New Roman"/>
          <w:color w:val="1A1A1A"/>
          <w:sz w:val="24"/>
          <w:szCs w:val="24"/>
        </w:rPr>
        <w:tab/>
        <w:t>(1) В  последние  годы  тревожные  сигналы  о  наступлении  песков  на  плодородные  почвы  поступают  из  различных  уголков  земного  шара. (2) Общая  площадь  пустынь  ныне  составляет  около  20  миллионов  квадратных</w:t>
      </w:r>
      <w:bookmarkStart w:id="0" w:name="_GoBack"/>
      <w:bookmarkEnd w:id="0"/>
      <w:r w:rsidRPr="00B40FD2">
        <w:rPr>
          <w:rFonts w:ascii="Times New Roman" w:hAnsi="Times New Roman"/>
          <w:color w:val="1A1A1A"/>
          <w:sz w:val="24"/>
          <w:szCs w:val="24"/>
        </w:rPr>
        <w:t xml:space="preserve">  километров,   довольно  быстро  увеличивается. (3)  Интенсивно  растут  пустыни  в  Азии  и  Америке, Австралии и Африке. (4)  Среди  причин  усиливающегося  опустынивания  учёные  выделяют   нарушение  человеком  экологического  равновесия  на  планете  в  целом  и  непосредственно  в  зоне  пустынь .  </w:t>
      </w:r>
    </w:p>
    <w:p w:rsidR="001840E6" w:rsidRPr="00B40FD2" w:rsidRDefault="001840E6" w:rsidP="008F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br/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> В  каком  из  приведённых  ниже  предложений  верно  передана  главная  информация, содержащаяся  в  тексте?</w:t>
      </w:r>
    </w:p>
    <w:p w:rsidR="001840E6" w:rsidRPr="00B40FD2" w:rsidRDefault="001840E6" w:rsidP="008F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Пустыни  занимают  территорию  около  20 миллионов  квадратных  километров.</w:t>
      </w:r>
    </w:p>
    <w:p w:rsidR="001840E6" w:rsidRPr="00B40FD2" w:rsidRDefault="001840E6" w:rsidP="008F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 В  Азии  и  Америке, в  Австралии  и  Африке  интенсивно  увеличивается  площадь  пустынь.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 Пустыни  угрожают  плодородию  почвы.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 Деятельность  человека  нарушает  экологическое равновесие  на  планете  и  в  зоне  пустынь.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 xml:space="preserve">18. Определите   </w:t>
      </w:r>
      <w:r w:rsidRPr="00B40FD2">
        <w:rPr>
          <w:rFonts w:ascii="Times New Roman" w:hAnsi="Times New Roman"/>
          <w:i/>
          <w:color w:val="1A1A1A"/>
          <w:sz w:val="24"/>
          <w:szCs w:val="24"/>
          <w:u w:val="single"/>
        </w:rPr>
        <w:t>стиль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 xml:space="preserve">  данного  текста</w:t>
      </w:r>
    </w:p>
    <w:p w:rsidR="001840E6" w:rsidRPr="00B40FD2" w:rsidRDefault="001840E6" w:rsidP="008F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19. Укажите верную характеристику     2 -ого   предложения текста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сложносочинённое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2)  простое 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  сложное   бессоюзное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  сложноподчинённое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20.  Укажите      правильную      морфологическую      характеристику      слова  УСИЛИВАЮЩЕГОСЯ      из   4 -ого  предложения текста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наречие                                       3)   причастие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 глагол                                         4)   деепричастие</w:t>
      </w:r>
    </w:p>
    <w:p w:rsidR="001840E6" w:rsidRPr="00B40FD2" w:rsidRDefault="001840E6" w:rsidP="008F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rPr>
          <w:rStyle w:val="Strong"/>
          <w:rFonts w:ascii="Times New Roman" w:hAnsi="Times New Roman"/>
          <w:color w:val="1A1A1A"/>
        </w:rPr>
      </w:pPr>
    </w:p>
    <w:p w:rsidR="001840E6" w:rsidRDefault="001840E6" w:rsidP="00C374E1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/>
          <w:color w:val="1A1A1A"/>
        </w:rPr>
      </w:pPr>
    </w:p>
    <w:p w:rsidR="001840E6" w:rsidRPr="00B40FD2" w:rsidRDefault="001840E6" w:rsidP="00F65C98">
      <w:pPr>
        <w:spacing w:after="0" w:line="240" w:lineRule="auto"/>
        <w:ind w:firstLine="708"/>
        <w:jc w:val="center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Система  оценивания   контрольной  работы</w:t>
      </w:r>
    </w:p>
    <w:p w:rsidR="001840E6" w:rsidRPr="00B40FD2" w:rsidRDefault="001840E6" w:rsidP="00F65C98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F65C98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За</w:t>
      </w:r>
      <w:r>
        <w:rPr>
          <w:rFonts w:ascii="Times New Roman" w:hAnsi="Times New Roman"/>
          <w:color w:val="1A1A1A"/>
          <w:sz w:val="24"/>
          <w:szCs w:val="24"/>
        </w:rPr>
        <w:t xml:space="preserve">   правильный  ответ  на    задания с1-8, 11-20   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1840E6" w:rsidRPr="00B40FD2" w:rsidRDefault="001840E6" w:rsidP="00F65C98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Задания  9 и 10  на  сопоставление ! балл  ставится  за каждый  правильный  ответ.</w:t>
      </w:r>
    </w:p>
    <w:p w:rsidR="001840E6" w:rsidRPr="00B40FD2" w:rsidRDefault="001840E6" w:rsidP="00F65C98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F65C98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F65C98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980"/>
        <w:gridCol w:w="1716"/>
        <w:gridCol w:w="3780"/>
      </w:tblGrid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15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16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17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18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публицистический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1-Г, 2-А, 3-Б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19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1-А, 2- В, 3-Б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20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</w:tbl>
    <w:p w:rsidR="001840E6" w:rsidRPr="00B40FD2" w:rsidRDefault="001840E6" w:rsidP="00F65C98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</w:p>
    <w:p w:rsidR="001840E6" w:rsidRPr="00B40FD2" w:rsidRDefault="001840E6" w:rsidP="00F65C98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</w:p>
    <w:p w:rsidR="001840E6" w:rsidRPr="00B40FD2" w:rsidRDefault="001840E6" w:rsidP="00F65C98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Оценка  «5» (отлично)  ставитс</w:t>
      </w:r>
      <w:r>
        <w:rPr>
          <w:rFonts w:ascii="Times New Roman" w:hAnsi="Times New Roman" w:cs="Times New Roman"/>
          <w:color w:val="1A1A1A"/>
        </w:rPr>
        <w:t xml:space="preserve">я, если  обучающийся  набрал  19-20  баллов,  «4» (хорошо) – от </w:t>
      </w:r>
      <w:r w:rsidRPr="00B40FD2">
        <w:rPr>
          <w:rFonts w:ascii="Times New Roman" w:hAnsi="Times New Roman" w:cs="Times New Roman"/>
          <w:color w:val="1A1A1A"/>
        </w:rPr>
        <w:t xml:space="preserve"> </w:t>
      </w:r>
      <w:r>
        <w:rPr>
          <w:rFonts w:ascii="Times New Roman" w:hAnsi="Times New Roman" w:cs="Times New Roman"/>
          <w:color w:val="1A1A1A"/>
        </w:rPr>
        <w:t>16 до 18</w:t>
      </w:r>
      <w:r w:rsidRPr="00B40FD2">
        <w:rPr>
          <w:rFonts w:ascii="Times New Roman" w:hAnsi="Times New Roman" w:cs="Times New Roman"/>
          <w:color w:val="1A1A1A"/>
        </w:rPr>
        <w:t xml:space="preserve"> баллов,</w:t>
      </w:r>
      <w:r>
        <w:rPr>
          <w:rFonts w:ascii="Times New Roman" w:hAnsi="Times New Roman" w:cs="Times New Roman"/>
          <w:color w:val="1A1A1A"/>
        </w:rPr>
        <w:t xml:space="preserve"> «3» (удовлетворительно) – от  13 до 15</w:t>
      </w:r>
      <w:r w:rsidRPr="00B40FD2">
        <w:rPr>
          <w:rFonts w:ascii="Times New Roman" w:hAnsi="Times New Roman" w:cs="Times New Roman"/>
          <w:color w:val="1A1A1A"/>
        </w:rPr>
        <w:t xml:space="preserve"> баллов, «2» (неу</w:t>
      </w:r>
      <w:r>
        <w:rPr>
          <w:rFonts w:ascii="Times New Roman" w:hAnsi="Times New Roman" w:cs="Times New Roman"/>
          <w:color w:val="1A1A1A"/>
        </w:rPr>
        <w:t>довлетворительно) – от  0  до  12</w:t>
      </w:r>
      <w:r w:rsidRPr="00B40FD2">
        <w:rPr>
          <w:rFonts w:ascii="Times New Roman" w:hAnsi="Times New Roman" w:cs="Times New Roman"/>
          <w:color w:val="1A1A1A"/>
        </w:rPr>
        <w:t xml:space="preserve">  баллов.</w:t>
      </w:r>
    </w:p>
    <w:p w:rsidR="001840E6" w:rsidRPr="00B40FD2" w:rsidRDefault="001840E6" w:rsidP="00F65C98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</w:p>
    <w:p w:rsidR="001840E6" w:rsidRDefault="001840E6" w:rsidP="00C374E1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/>
          <w:color w:val="1A1A1A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/>
          <w:color w:val="1A1A1A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/>
          <w:color w:val="1A1A1A"/>
        </w:rPr>
      </w:pPr>
      <w:r w:rsidRPr="00B40FD2">
        <w:rPr>
          <w:rStyle w:val="Strong"/>
          <w:rFonts w:ascii="Times New Roman" w:hAnsi="Times New Roman"/>
          <w:color w:val="1A1A1A"/>
        </w:rPr>
        <w:t xml:space="preserve">Контрольная  работа   по  разделу 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/>
          <w:color w:val="1A1A1A"/>
        </w:rPr>
      </w:pPr>
      <w:r w:rsidRPr="00B40FD2">
        <w:rPr>
          <w:rStyle w:val="Strong"/>
          <w:rFonts w:ascii="Times New Roman" w:hAnsi="Times New Roman"/>
          <w:color w:val="1A1A1A"/>
        </w:rPr>
        <w:t>"Язык  и  речь. Функциональные  стили  речи"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/>
          <w:color w:val="1A1A1A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Style w:val="Strong"/>
          <w:rFonts w:ascii="Times New Roman" w:hAnsi="Times New Roman"/>
          <w:b w:val="0"/>
          <w:bCs w:val="0"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Инструкция  по  выполнению  работы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На  выполнение    контрольной  работы  даётся  45  мин.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ab/>
        <w:t xml:space="preserve">К  заданиям  с  1-5, 7 – 10, 11 Б - 11В даны  варианты  ответов, из  которых  только  один  правильный. 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К  заданиям  6, 11 А, 11Г  ответы  Вы  должны  сформулировать  самостоятельно.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Style w:val="Strong"/>
          <w:rFonts w:ascii="Times New Roman" w:hAnsi="Times New Roman"/>
          <w:b w:val="0"/>
          <w:bCs w:val="0"/>
          <w:color w:val="1A1A1A"/>
          <w:sz w:val="24"/>
          <w:szCs w:val="24"/>
        </w:rPr>
      </w:pPr>
    </w:p>
    <w:p w:rsidR="001840E6" w:rsidRPr="00B40FD2" w:rsidRDefault="001840E6" w:rsidP="00F1060F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/>
          <w:color w:val="1A1A1A"/>
        </w:rPr>
      </w:pPr>
      <w:r w:rsidRPr="00B40FD2">
        <w:rPr>
          <w:rStyle w:val="Strong"/>
          <w:rFonts w:ascii="Times New Roman" w:hAnsi="Times New Roman"/>
          <w:color w:val="1A1A1A"/>
        </w:rPr>
        <w:t>1 вариант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Style w:val="Strong"/>
          <w:rFonts w:ascii="Times New Roman" w:hAnsi="Times New Roman"/>
          <w:b w:val="0"/>
          <w:bCs w:val="0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Style w:val="Strong"/>
          <w:rFonts w:ascii="Times New Roman" w:hAnsi="Times New Roman"/>
          <w:b w:val="0"/>
          <w:bCs w:val="0"/>
          <w:color w:val="1A1A1A"/>
          <w:sz w:val="24"/>
          <w:szCs w:val="24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/>
        </w:rPr>
      </w:pPr>
      <w:r w:rsidRPr="00B40FD2">
        <w:rPr>
          <w:rStyle w:val="Strong"/>
          <w:rFonts w:ascii="Times New Roman" w:hAnsi="Times New Roman"/>
          <w:color w:val="1A1A1A"/>
        </w:rPr>
        <w:t>1</w:t>
      </w:r>
      <w:r w:rsidRPr="00B40FD2">
        <w:rPr>
          <w:rStyle w:val="Strong"/>
          <w:rFonts w:ascii="Times New Roman" w:hAnsi="Times New Roman"/>
          <w:i/>
          <w:color w:val="1A1A1A"/>
        </w:rPr>
        <w:t>.  Что такое культура речи?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1.    высшая форма национального языка;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2.    правило, образец употребления слова, словосочетания, предложения;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3.    раздел филологической науки, нормативность речи, речевое мастерство;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4.    функциональные стили литературного языка;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5.    умение говорить красиво.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/>
        </w:rPr>
      </w:pPr>
      <w:r w:rsidRPr="00B40FD2">
        <w:rPr>
          <w:rStyle w:val="Strong"/>
          <w:rFonts w:ascii="Times New Roman" w:hAnsi="Times New Roman"/>
          <w:i/>
          <w:color w:val="1A1A1A"/>
        </w:rPr>
        <w:t>2. Как называется речь, в которой отсутствуют нелитературная лексика, слова-паразиты, жаргонизмы, просторечные слова?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1.    правильная речь;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2.    богатая речь;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3.    точная речь;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4.    чистая речь;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5.    логичная речь.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/>
        </w:rPr>
      </w:pPr>
      <w:r w:rsidRPr="00B40FD2">
        <w:rPr>
          <w:rStyle w:val="Strong"/>
          <w:rFonts w:ascii="Times New Roman" w:hAnsi="Times New Roman"/>
          <w:i/>
          <w:color w:val="1A1A1A"/>
        </w:rPr>
        <w:t>3. Русский литературный язык - это: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1.    язык художественной литературы;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2.    вариант языка, используемый на телевидении, радио, в периодической печати, в науке, государственных и учебных учреждениях;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3.    высшая форма национального языка;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4.    язык русской нации.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/>
        </w:rPr>
      </w:pPr>
      <w:r w:rsidRPr="00B40FD2">
        <w:rPr>
          <w:rStyle w:val="Strong"/>
          <w:rFonts w:ascii="Times New Roman" w:hAnsi="Times New Roman"/>
          <w:i/>
          <w:color w:val="1A1A1A"/>
        </w:rPr>
        <w:t xml:space="preserve"> 4. Определите, какая единица относится к фонетическому уровню языка?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1.    слова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2.    звуки, фонемы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3.    морфемы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4.    формы  слов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Style w:val="Emphasis"/>
          <w:rFonts w:ascii="Times New Roman" w:hAnsi="Times New Roman"/>
          <w:color w:val="1A1A1A"/>
        </w:rPr>
        <w:t xml:space="preserve">5.    </w:t>
      </w:r>
      <w:r w:rsidRPr="00B40FD2">
        <w:rPr>
          <w:rFonts w:ascii="Times New Roman" w:hAnsi="Times New Roman" w:cs="Times New Roman"/>
          <w:color w:val="1A1A1A"/>
        </w:rPr>
        <w:t>словосочетание, предложение, текст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/>
        </w:rPr>
      </w:pPr>
      <w:r w:rsidRPr="00B40FD2">
        <w:rPr>
          <w:rStyle w:val="Strong"/>
          <w:rFonts w:ascii="Times New Roman" w:hAnsi="Times New Roman"/>
          <w:i/>
          <w:color w:val="1A1A1A"/>
        </w:rPr>
        <w:t>5. Укажите, какой язык обладает гибкостью, открытостью и динамичностью?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1.    азбука Морзе      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2.    естественный язык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3.    язык программирования   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4.    язык математических символов  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5.    морская флажковая сигнализация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color w:val="1A1A1A"/>
        </w:rPr>
      </w:pPr>
      <w:r w:rsidRPr="00B40FD2">
        <w:rPr>
          <w:rFonts w:ascii="Times New Roman" w:hAnsi="Times New Roman" w:cs="Times New Roman"/>
          <w:b/>
          <w:i/>
          <w:color w:val="1A1A1A"/>
        </w:rPr>
        <w:t>6.  К  какому  стилю  речи  относится  приведенный  ниже  текст?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Имена героев в сказках А.С. Пушкина  — отнюдь не  авторская  фантазия. Известно, что Гвидон из «Сказки о царе Салтане» и Дадон из «Сказки о золотом петушке» получили свои имена «в честь» литературных героев прошлого.  Оба имени встречаются в одном и том же произведении — в знаменитом итальянском романе о подвигах рыцаря Бово Д'Антона.  Этот роман стал известен русскому читателю в XVI веке, позже он подвергся на Руси литературной переработке и получил название «Повесть о Бове Королевиче». С  «Бовой» связано также имя работника Балды из «Сказки о попе…».  В рыцарском романе действует герой Симбалда, который является воспитателем и слугой Бовы.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/>
        </w:rPr>
      </w:pPr>
      <w:r w:rsidRPr="00B40FD2">
        <w:rPr>
          <w:rStyle w:val="Strong"/>
          <w:rFonts w:ascii="Times New Roman" w:hAnsi="Times New Roman"/>
          <w:i/>
          <w:color w:val="1A1A1A"/>
        </w:rPr>
        <w:t>7. Как называется свойство речи, состоящее в выборе таких языковых средств, которые позволяют усилить впечатление от высказывания, вызвать и поддержать внимание и интерес у адресата, воздействовать на его разум и чувства?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1.    правильность речи;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2.    точность речи;       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3.    уместность речи;   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4.    выразительность речи;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5.    богатство речи.      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/>
        </w:rPr>
      </w:pPr>
      <w:r w:rsidRPr="00B40FD2">
        <w:rPr>
          <w:rStyle w:val="Strong"/>
          <w:rFonts w:ascii="Times New Roman" w:hAnsi="Times New Roman"/>
          <w:i/>
          <w:color w:val="1A1A1A"/>
        </w:rPr>
        <w:t>8. Как называется сжатая, краткая характеристика книги (статьи или сборника), ее содержания и назначения?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1.    рецензия;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2.    реферат;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3.    доклад;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4.    диссертация;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5.    аннотация.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/>
        </w:rPr>
      </w:pPr>
      <w:r w:rsidRPr="00B40FD2">
        <w:rPr>
          <w:rStyle w:val="Strong"/>
          <w:rFonts w:ascii="Times New Roman" w:hAnsi="Times New Roman"/>
          <w:i/>
          <w:color w:val="1A1A1A"/>
        </w:rPr>
        <w:t>9. Какой из указанных жанров не относится к научному стилю?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1.    реферат;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2.    диссертация;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3.    очерк;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4.    аннотация.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5.    доклад.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/>
        </w:rPr>
      </w:pPr>
      <w:r w:rsidRPr="00B40FD2">
        <w:rPr>
          <w:rStyle w:val="Strong"/>
          <w:rFonts w:ascii="Times New Roman" w:hAnsi="Times New Roman"/>
          <w:i/>
          <w:color w:val="1A1A1A"/>
        </w:rPr>
        <w:t> 10. В разговорном стиле употребляются: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1.    сложноподчиненные предложения, вводные слова, указывающие на порядок мыслей;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2.    терминология для точного выражения мыслей;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3.    стандартизированные словосочетания;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4.    диалог, неполные предложения.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color w:val="1A1A1A"/>
        </w:rPr>
      </w:pPr>
      <w:r w:rsidRPr="00B40FD2">
        <w:rPr>
          <w:rFonts w:ascii="Times New Roman" w:hAnsi="Times New Roman" w:cs="Times New Roman"/>
          <w:b/>
          <w:i/>
          <w:color w:val="1A1A1A"/>
        </w:rPr>
        <w:t>11. Прочитайте  предложения.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(1) Он  принадлежал  к  тем  счастливым  избранникам, которые  глубокий  ум  сочетают  с  необыкновенной  тонкостью, изяществом  мысли  и  внутренней  свободой. (2) Паустовскому  всегда  была  присуща  невыразимо  прелестная  скромность, которая  при  блистательном  таланте  составляет  одно  из  свойств  его  обаяния. (3) И  все  это  соединялось  в  нем  с  сердечностью, душевной  щедростью  и  благожелательностью  к  людям.  (Р.Фраерман)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color w:val="1A1A1A"/>
        </w:rPr>
      </w:pPr>
      <w:r w:rsidRPr="00B40FD2">
        <w:rPr>
          <w:rFonts w:ascii="Times New Roman" w:hAnsi="Times New Roman" w:cs="Times New Roman"/>
          <w:b/>
          <w:i/>
          <w:color w:val="1A1A1A"/>
        </w:rPr>
        <w:t>11А) Расположите  номера  предложений  так, чтобы  получился  текст.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color w:val="1A1A1A"/>
        </w:rPr>
      </w:pPr>
      <w:r w:rsidRPr="00B40FD2">
        <w:rPr>
          <w:rFonts w:ascii="Times New Roman" w:hAnsi="Times New Roman" w:cs="Times New Roman"/>
          <w:b/>
          <w:i/>
          <w:color w:val="1A1A1A"/>
        </w:rPr>
        <w:t>11Б) О  чем  говорится  в  данном  тексте?</w:t>
      </w:r>
    </w:p>
    <w:p w:rsidR="001840E6" w:rsidRPr="00B40FD2" w:rsidRDefault="001840E6" w:rsidP="00C374E1">
      <w:pPr>
        <w:pStyle w:val="NormalWeb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любви  к  родному  краю</w:t>
      </w:r>
    </w:p>
    <w:p w:rsidR="001840E6" w:rsidRPr="00B40FD2" w:rsidRDefault="001840E6" w:rsidP="00C374E1">
      <w:pPr>
        <w:pStyle w:val="NormalWeb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 xml:space="preserve"> богатстве  и  красоте  русского  языка</w:t>
      </w:r>
    </w:p>
    <w:p w:rsidR="001840E6" w:rsidRPr="00B40FD2" w:rsidRDefault="001840E6" w:rsidP="00C374E1">
      <w:pPr>
        <w:pStyle w:val="NormalWeb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выдающемся  русском  писателе  К.Паустовском</w:t>
      </w:r>
    </w:p>
    <w:p w:rsidR="001840E6" w:rsidRPr="00B40FD2" w:rsidRDefault="001840E6" w:rsidP="00C374E1">
      <w:pPr>
        <w:pStyle w:val="NormalWeb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rStyle w:val="Strong"/>
          <w:rFonts w:ascii="Times New Roman" w:hAnsi="Times New Roman"/>
          <w:b w:val="0"/>
          <w:bCs w:val="0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 xml:space="preserve"> трагической  судьбе  художника  в  современном  обществе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i/>
          <w:color w:val="1A1A1A"/>
        </w:rPr>
      </w:pPr>
      <w:r w:rsidRPr="00B40FD2">
        <w:rPr>
          <w:rStyle w:val="Strong"/>
          <w:rFonts w:ascii="Times New Roman" w:hAnsi="Times New Roman"/>
          <w:i/>
          <w:color w:val="1A1A1A"/>
        </w:rPr>
        <w:t>11В) Какова  главная  мысль  этого  текста?</w:t>
      </w:r>
    </w:p>
    <w:p w:rsidR="001840E6" w:rsidRPr="00B40FD2" w:rsidRDefault="001840E6" w:rsidP="00C374E1">
      <w:pPr>
        <w:pStyle w:val="NormalWeb"/>
        <w:numPr>
          <w:ilvl w:val="0"/>
          <w:numId w:val="6"/>
        </w:numPr>
        <w:spacing w:before="0" w:beforeAutospacing="0" w:after="0" w:afterAutospacing="0"/>
        <w:ind w:left="0"/>
        <w:jc w:val="both"/>
        <w:rPr>
          <w:rStyle w:val="Strong"/>
          <w:rFonts w:ascii="Times New Roman" w:hAnsi="Times New Roman"/>
          <w:b w:val="0"/>
          <w:color w:val="1A1A1A"/>
        </w:rPr>
      </w:pPr>
      <w:r w:rsidRPr="00B40FD2">
        <w:rPr>
          <w:rStyle w:val="Strong"/>
          <w:rFonts w:ascii="Times New Roman" w:hAnsi="Times New Roman"/>
          <w:b w:val="0"/>
          <w:color w:val="1A1A1A"/>
        </w:rPr>
        <w:t>В  истинном  художнике  талант  всегда  сочетается  с  духовной  красотой.</w:t>
      </w:r>
    </w:p>
    <w:p w:rsidR="001840E6" w:rsidRPr="00B40FD2" w:rsidRDefault="001840E6" w:rsidP="00C374E1">
      <w:pPr>
        <w:pStyle w:val="NormalWeb"/>
        <w:numPr>
          <w:ilvl w:val="0"/>
          <w:numId w:val="6"/>
        </w:numPr>
        <w:spacing w:before="0" w:beforeAutospacing="0" w:after="0" w:afterAutospacing="0"/>
        <w:ind w:left="0"/>
        <w:jc w:val="both"/>
        <w:rPr>
          <w:rStyle w:val="Strong"/>
          <w:rFonts w:ascii="Times New Roman" w:hAnsi="Times New Roman"/>
          <w:b w:val="0"/>
          <w:color w:val="1A1A1A"/>
        </w:rPr>
      </w:pPr>
      <w:r w:rsidRPr="00B40FD2">
        <w:rPr>
          <w:rStyle w:val="Strong"/>
          <w:rFonts w:ascii="Times New Roman" w:hAnsi="Times New Roman"/>
          <w:b w:val="0"/>
          <w:color w:val="1A1A1A"/>
        </w:rPr>
        <w:t>Красота  окружающего  мира  доступна  лишь  избранным.</w:t>
      </w:r>
    </w:p>
    <w:p w:rsidR="001840E6" w:rsidRPr="00B40FD2" w:rsidRDefault="001840E6" w:rsidP="00C374E1">
      <w:pPr>
        <w:pStyle w:val="NormalWeb"/>
        <w:numPr>
          <w:ilvl w:val="0"/>
          <w:numId w:val="6"/>
        </w:numPr>
        <w:spacing w:before="0" w:beforeAutospacing="0" w:after="0" w:afterAutospacing="0"/>
        <w:ind w:left="0"/>
        <w:jc w:val="both"/>
        <w:rPr>
          <w:rStyle w:val="Strong"/>
          <w:rFonts w:ascii="Times New Roman" w:hAnsi="Times New Roman"/>
          <w:b w:val="0"/>
          <w:color w:val="1A1A1A"/>
        </w:rPr>
      </w:pPr>
      <w:r w:rsidRPr="00B40FD2">
        <w:rPr>
          <w:rStyle w:val="Strong"/>
          <w:rFonts w:ascii="Times New Roman" w:hAnsi="Times New Roman"/>
          <w:b w:val="0"/>
          <w:color w:val="1A1A1A"/>
        </w:rPr>
        <w:t>Бессмертные  творения  замечательного  писателя-природоведа  всегда  будут  волновать  наши  сердца.</w:t>
      </w:r>
    </w:p>
    <w:p w:rsidR="001840E6" w:rsidRPr="00B40FD2" w:rsidRDefault="001840E6" w:rsidP="00C374E1">
      <w:pPr>
        <w:pStyle w:val="NormalWeb"/>
        <w:numPr>
          <w:ilvl w:val="0"/>
          <w:numId w:val="6"/>
        </w:numPr>
        <w:spacing w:before="0" w:beforeAutospacing="0" w:after="0" w:afterAutospacing="0"/>
        <w:ind w:left="0"/>
        <w:jc w:val="both"/>
        <w:rPr>
          <w:rStyle w:val="Strong"/>
          <w:rFonts w:ascii="Times New Roman" w:hAnsi="Times New Roman"/>
          <w:b w:val="0"/>
          <w:color w:val="1A1A1A"/>
        </w:rPr>
      </w:pPr>
      <w:r w:rsidRPr="00B40FD2">
        <w:rPr>
          <w:rStyle w:val="Strong"/>
          <w:rFonts w:ascii="Times New Roman" w:hAnsi="Times New Roman"/>
          <w:b w:val="0"/>
          <w:color w:val="1A1A1A"/>
        </w:rPr>
        <w:t>Произведения  Паустовского  отличаются  естественной  простотой  и  самобытностью.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i/>
          <w:color w:val="1A1A1A"/>
        </w:rPr>
      </w:pPr>
      <w:r w:rsidRPr="00B40FD2">
        <w:rPr>
          <w:rStyle w:val="Strong"/>
          <w:rFonts w:ascii="Times New Roman" w:hAnsi="Times New Roman"/>
          <w:i/>
          <w:color w:val="1A1A1A"/>
        </w:rPr>
        <w:t>11Г. Продолжите  предложения: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b w:val="0"/>
          <w:i/>
          <w:color w:val="1A1A1A"/>
        </w:rPr>
      </w:pPr>
      <w:r w:rsidRPr="00B40FD2">
        <w:rPr>
          <w:rStyle w:val="Strong"/>
          <w:rFonts w:ascii="Times New Roman" w:hAnsi="Times New Roman"/>
          <w:color w:val="1A1A1A"/>
        </w:rPr>
        <w:tab/>
      </w:r>
      <w:r w:rsidRPr="00B40FD2">
        <w:rPr>
          <w:rStyle w:val="Strong"/>
          <w:rFonts w:ascii="Times New Roman" w:hAnsi="Times New Roman"/>
          <w:b w:val="0"/>
          <w:i/>
          <w:color w:val="1A1A1A"/>
        </w:rPr>
        <w:t>В  этом  тексте   автор  рассказывает  о……..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b w:val="0"/>
          <w:i/>
          <w:color w:val="1A1A1A"/>
        </w:rPr>
      </w:pPr>
      <w:r w:rsidRPr="00B40FD2">
        <w:rPr>
          <w:rStyle w:val="Strong"/>
          <w:rFonts w:ascii="Times New Roman" w:hAnsi="Times New Roman"/>
          <w:b w:val="0"/>
          <w:i/>
          <w:color w:val="1A1A1A"/>
        </w:rPr>
        <w:t>Он  показывает, что…………..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Система  оценивания   контрольной  работы</w:t>
      </w: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За   правильный  ответ  на  каждое  задание   1- 11В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Задание  11Г оцениваются  по  шкале  от  0  до 2 баллов:  0 баллов – тема  и  главная  мысль   сформулированы  неверно; 1 балл – тема  и  главная  мысль  сформулированы  верно, но  есть  нарушения   точности  выражения  мысли, речевые,    грамматические  ошибки; 2 балла – формулировка  темы  и  главной  мысли   отличается  точностью  выражения  мысли, выразительностью, отсутствием  речевых  и   грамматических  ошибок.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980"/>
        <w:gridCol w:w="1716"/>
        <w:gridCol w:w="3780"/>
      </w:tblGrid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11 А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2, 1, 3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11 Б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11 В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научный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11 Г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Рассказывается  о  писателе  К.Г.Паустовском; показывает, что  в  не  сочетались  ум, внутренняя  свобода  и  сердечность  в  отношениях  с  людьми.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</w:tbl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Оценка  «5» (отлично)  ставится, если  обучающийся  набрал  15  баллов,  «4» (хорошо) – от  12  до  14 баллов, «3» (удовлетворительно) – от  8 до 11 баллов, «2» (неудовлетворительно) – от  0  до  7  баллов.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/>
          <w:color w:val="1A1A1A"/>
        </w:rPr>
      </w:pPr>
      <w:r w:rsidRPr="00B40FD2">
        <w:rPr>
          <w:rStyle w:val="Strong"/>
          <w:rFonts w:ascii="Times New Roman" w:hAnsi="Times New Roman"/>
          <w:color w:val="1A1A1A"/>
        </w:rPr>
        <w:t>2  вариант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/>
          <w:color w:val="1A1A1A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Style w:val="Strong"/>
          <w:rFonts w:ascii="Times New Roman" w:hAnsi="Times New Roman"/>
          <w:b w:val="0"/>
          <w:bCs w:val="0"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Инструкция  по  выполнению  работы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На  выполнение    контрольной  работы  даётся  45  мин.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ab/>
        <w:t xml:space="preserve">К  заданиям  с  1 - 11В даны  варианты  ответов, из  которых  только  один  правильный. 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К  заданию   11Г  ответ   Вы  должны  сформулировать  самостоятельно.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/>
          <w:color w:val="1A1A1A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i/>
          <w:color w:val="1A1A1A"/>
        </w:rPr>
      </w:pPr>
      <w:r w:rsidRPr="00B40FD2">
        <w:rPr>
          <w:rStyle w:val="Strong"/>
          <w:rFonts w:ascii="Times New Roman" w:hAnsi="Times New Roman"/>
          <w:i/>
          <w:color w:val="1A1A1A"/>
        </w:rPr>
        <w:t>1.   Национальный  язык   - явление…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1.   общественное                3.    психологическое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2.    биологическое             4.   индивидуальное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/>
        </w:rPr>
      </w:pPr>
      <w:r w:rsidRPr="00B40FD2">
        <w:rPr>
          <w:rStyle w:val="Strong"/>
          <w:rFonts w:ascii="Times New Roman" w:hAnsi="Times New Roman"/>
          <w:color w:val="1A1A1A"/>
        </w:rPr>
        <w:t>2</w:t>
      </w:r>
      <w:r w:rsidRPr="00B40FD2">
        <w:rPr>
          <w:rStyle w:val="Strong"/>
          <w:rFonts w:ascii="Times New Roman" w:hAnsi="Times New Roman"/>
          <w:i/>
          <w:color w:val="1A1A1A"/>
        </w:rPr>
        <w:t>.  Как называется свойство речи, обеспечивающее строгое соответствие структуры и стилистических особенностей речи условиям и задачам общения?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1.    точность речи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2.    правильность речи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3.    уместность речи                  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4.    богатство речи     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5.    выразительность речи 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color w:val="1A1A1A"/>
        </w:rPr>
      </w:pPr>
      <w:r w:rsidRPr="00B40FD2">
        <w:rPr>
          <w:rFonts w:ascii="Times New Roman" w:hAnsi="Times New Roman" w:cs="Times New Roman"/>
          <w:b/>
          <w:i/>
          <w:color w:val="1A1A1A"/>
        </w:rPr>
        <w:t>3. Кто  является  основоположником  русского  литературного  языка?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1. М.В.Ломоносов                                3. А.С.Пушкин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2. А.М.Горький                                    4.  В.А.Жуковский   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/>
        </w:rPr>
      </w:pPr>
      <w:r w:rsidRPr="00B40FD2">
        <w:rPr>
          <w:rStyle w:val="Strong"/>
          <w:rFonts w:ascii="Times New Roman" w:hAnsi="Times New Roman"/>
          <w:i/>
          <w:color w:val="1A1A1A"/>
        </w:rPr>
        <w:t>4. Укажите, как называется лингвистический аспект, который характеризует звуковую сторону речи: произношение, ударение, интонацию.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1.    синтаксический    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2.    лексический     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3.    орфографический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4.    грамматический    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5.    фонетический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/>
        </w:rPr>
      </w:pPr>
      <w:r w:rsidRPr="00B40FD2">
        <w:rPr>
          <w:rFonts w:ascii="Times New Roman" w:hAnsi="Times New Roman" w:cs="Times New Roman"/>
          <w:b/>
          <w:i/>
          <w:color w:val="1A1A1A"/>
        </w:rPr>
        <w:t>5</w:t>
      </w:r>
      <w:r w:rsidRPr="00B40FD2">
        <w:rPr>
          <w:rFonts w:ascii="Times New Roman" w:hAnsi="Times New Roman" w:cs="Times New Roman"/>
          <w:i/>
          <w:color w:val="1A1A1A"/>
        </w:rPr>
        <w:t xml:space="preserve">. </w:t>
      </w:r>
      <w:r w:rsidRPr="00B40FD2">
        <w:rPr>
          <w:rStyle w:val="Strong"/>
          <w:rFonts w:ascii="Times New Roman" w:hAnsi="Times New Roman"/>
          <w:i/>
          <w:color w:val="1A1A1A"/>
        </w:rPr>
        <w:t>Укажите, как называется признак, по которому газеты классифицируются на общеполитические, отраслевые, развлекательные и рекламные: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1.    территориальный 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2.    по времени выпуска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3.    функциональный             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4.    по периодичности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5.    по тиражу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b w:val="0"/>
          <w:bCs w:val="0"/>
          <w:i/>
          <w:color w:val="1A1A1A"/>
        </w:rPr>
      </w:pPr>
      <w:r w:rsidRPr="00B40FD2">
        <w:rPr>
          <w:rStyle w:val="Strong"/>
          <w:rFonts w:ascii="Times New Roman" w:hAnsi="Times New Roman"/>
          <w:i/>
          <w:color w:val="1A1A1A"/>
        </w:rPr>
        <w:t>6. К какому стилю речи относится приведенный ниже текст?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b w:val="0"/>
          <w:color w:val="1A1A1A"/>
        </w:rPr>
      </w:pPr>
      <w:r w:rsidRPr="00B40FD2">
        <w:rPr>
          <w:rStyle w:val="Strong"/>
          <w:rFonts w:ascii="Times New Roman" w:hAnsi="Times New Roman"/>
          <w:b w:val="0"/>
          <w:color w:val="1A1A1A"/>
        </w:rPr>
        <w:t>«Остались мы одни в семье: мать, бабушка Мария, Анна, Авдотья и я. Мать Анну и Авдотью отдала в школу учиться, а мне тоже охота в школу - мать меня не отпустила, говорит: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b w:val="0"/>
          <w:color w:val="1A1A1A"/>
        </w:rPr>
      </w:pPr>
      <w:r w:rsidRPr="00B40FD2">
        <w:rPr>
          <w:rStyle w:val="Strong"/>
          <w:rFonts w:ascii="Times New Roman" w:hAnsi="Times New Roman"/>
          <w:b w:val="0"/>
          <w:color w:val="1A1A1A"/>
        </w:rPr>
        <w:t xml:space="preserve"> - Ты еще мал - не пущу! 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1A1A1A"/>
        </w:rPr>
      </w:pPr>
      <w:r w:rsidRPr="00B40FD2">
        <w:rPr>
          <w:rStyle w:val="Strong"/>
          <w:rFonts w:ascii="Times New Roman" w:hAnsi="Times New Roman"/>
          <w:b w:val="0"/>
          <w:color w:val="1A1A1A"/>
        </w:rPr>
        <w:t>А мне охота учиться! Девки стали ходить в школу - придут домой, читают, пишут на доске грифельной, я смотрю. Потом стал спрашивать кое-что, буквы стал приглядывать. Шло время. Много букв изучил. Стал читать».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1.    разговорному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2.    художественному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3.    газетно-публицистическому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4.    научному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b w:val="0"/>
          <w:bCs w:val="0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5.    официально-деловому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/>
        </w:rPr>
      </w:pPr>
      <w:r w:rsidRPr="00B40FD2">
        <w:rPr>
          <w:rStyle w:val="Strong"/>
          <w:rFonts w:ascii="Times New Roman" w:hAnsi="Times New Roman"/>
          <w:i/>
          <w:color w:val="1A1A1A"/>
        </w:rPr>
        <w:t>7.  Какая из приведенных особенностей  не  характерна  для  научного  стиля?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1.    научная фразеология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2.    широкое использование лексики и фразеологии других стилей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3.    логическая последовательность изложения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b w:val="0"/>
          <w:bCs w:val="0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5.    широкое  употребление  конструкции с причастными и деепричастными оборотами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/>
        </w:rPr>
      </w:pPr>
      <w:r w:rsidRPr="00B40FD2">
        <w:rPr>
          <w:rStyle w:val="Strong"/>
          <w:rFonts w:ascii="Times New Roman" w:hAnsi="Times New Roman"/>
          <w:i/>
          <w:color w:val="1A1A1A"/>
        </w:rPr>
        <w:t>8.  К какому жанру научного стиля речи относится данный текст?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color w:val="1A1A1A"/>
        </w:rPr>
      </w:pPr>
      <w:r w:rsidRPr="00B40FD2">
        <w:rPr>
          <w:rStyle w:val="Strong"/>
          <w:rFonts w:ascii="Times New Roman" w:hAnsi="Times New Roman"/>
          <w:b w:val="0"/>
          <w:i/>
          <w:color w:val="1A1A1A"/>
        </w:rPr>
        <w:t xml:space="preserve">«Статья посвящена развитию навыков чтения. В ней доказывается важность совершенствования навыков чтения, рассматриваются виды чтения в зависимости от цели и установки на степень понимания, а также приводятся задания, развивающие навыки чтения. Статья предназначена для студентов, изучающих русский язык как неродной, и представляет интерес для широкого круга читателей». 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1.    рецензия;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2.    реферат;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3.    доклад;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4.    аннотация;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5.    диссертация.</w:t>
      </w:r>
      <w:r w:rsidRPr="00B40FD2">
        <w:rPr>
          <w:rStyle w:val="Strong"/>
          <w:rFonts w:ascii="Times New Roman" w:hAnsi="Times New Roman"/>
          <w:color w:val="1A1A1A"/>
        </w:rPr>
        <w:t> 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/>
        </w:rPr>
      </w:pPr>
      <w:r w:rsidRPr="00B40FD2">
        <w:rPr>
          <w:rStyle w:val="Strong"/>
          <w:rFonts w:ascii="Times New Roman" w:hAnsi="Times New Roman"/>
          <w:i/>
          <w:color w:val="1A1A1A"/>
        </w:rPr>
        <w:t>9. Какой из указанных жанров не относится к публицистическому  стилю?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1.    интервью                           3.    статья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2.    реферат                              4.   очерк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1A1A1A"/>
        </w:rPr>
      </w:pPr>
      <w:r w:rsidRPr="00B40FD2">
        <w:rPr>
          <w:rStyle w:val="Strong"/>
          <w:rFonts w:ascii="Times New Roman" w:hAnsi="Times New Roman"/>
          <w:i/>
          <w:color w:val="1A1A1A"/>
        </w:rPr>
        <w:t>10.  В бытовой устной речи употребляются: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1.    общественно-политическая лексика;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2.    стандартизированные словосочетания;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3.    термины;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4.    специальная лексика;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5.    разговорные слова и формы слов.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color w:val="1A1A1A"/>
        </w:rPr>
      </w:pPr>
      <w:r w:rsidRPr="00B40FD2">
        <w:rPr>
          <w:rFonts w:ascii="Times New Roman" w:hAnsi="Times New Roman" w:cs="Times New Roman"/>
          <w:b/>
          <w:i/>
          <w:color w:val="1A1A1A"/>
        </w:rPr>
        <w:t>11. Прочитайте  предложения.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(1)  В  организме  человека  насчитывается  около  200  типов  различных  клеток. (2) С  момента  своего  возникновения  ведущим  методом  изучения  клетки  остается  микроскопия. (3) Большинство    компонентов  клеток  прозрачны, поэтому  в  микроскоп  не  видны. (4) Чтобы  сделать  их  видимыми, клетки  окрашивают, предварительно  обработав  специальными  растворами. (5) Клетки  можно  рассматривать  и  живыми. (6) Для  этого  на  микроскоп  монтируют  специальное  устройство, которое  преобразует  видимый  свет, и  многие  детали  становятся  отчетливее. (Из  энциклопедии)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color w:val="1A1A1A"/>
        </w:rPr>
      </w:pPr>
      <w:r w:rsidRPr="00B40FD2">
        <w:rPr>
          <w:rFonts w:ascii="Times New Roman" w:hAnsi="Times New Roman" w:cs="Times New Roman"/>
          <w:b/>
          <w:i/>
          <w:color w:val="1A1A1A"/>
        </w:rPr>
        <w:t>11А)  Какое  суждение  противоречит  содержанию  текста?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 xml:space="preserve">               1.Микроскопия – ведущий  метод  изучения  клетки.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 xml:space="preserve">               2.Большинство  компонентов  клеток  непрозрачны.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 xml:space="preserve">         3.Клетки  можно  рассматривать  живыми.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 xml:space="preserve">               4.Человеческий  организм  представляет  собой  сочетание  клеток  различного  типа.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color w:val="1A1A1A"/>
        </w:rPr>
      </w:pPr>
      <w:r w:rsidRPr="00B40FD2">
        <w:rPr>
          <w:rFonts w:ascii="Times New Roman" w:hAnsi="Times New Roman" w:cs="Times New Roman"/>
          <w:b/>
          <w:i/>
          <w:color w:val="1A1A1A"/>
        </w:rPr>
        <w:t>11Б)  Какова  цель  автора  этого  текста?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 xml:space="preserve">               1.Сообщить  теоретические  сведения, представляющие  интерес  для  ученого-биолога.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 xml:space="preserve">                2.Выразить  личное  отношение  к  описываемым  фактам.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 xml:space="preserve">                3.Информировать  читателя, убеждая  его  в  необходимости  изучения  клетки.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 xml:space="preserve">               4.Доступно  изложить  научные  факты.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i/>
          <w:color w:val="1A1A1A"/>
        </w:rPr>
      </w:pPr>
      <w:r w:rsidRPr="00B40FD2">
        <w:rPr>
          <w:rStyle w:val="Strong"/>
          <w:rFonts w:ascii="Times New Roman" w:hAnsi="Times New Roman"/>
          <w:i/>
          <w:color w:val="1A1A1A"/>
        </w:rPr>
        <w:t>11В) Какая  из  характеристик  не  свойственна  данному  тексту?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b w:val="0"/>
          <w:color w:val="1A1A1A"/>
        </w:rPr>
      </w:pPr>
      <w:r w:rsidRPr="00B40FD2">
        <w:rPr>
          <w:rStyle w:val="Strong"/>
          <w:rFonts w:ascii="Times New Roman" w:hAnsi="Times New Roman"/>
          <w:b w:val="0"/>
          <w:color w:val="1A1A1A"/>
        </w:rPr>
        <w:t xml:space="preserve">                1.Лексика  текста  может  быть  понятна  только  специалисту.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b w:val="0"/>
          <w:color w:val="1A1A1A"/>
        </w:rPr>
      </w:pPr>
      <w:r w:rsidRPr="00B40FD2">
        <w:rPr>
          <w:rStyle w:val="Strong"/>
          <w:rFonts w:ascii="Times New Roman" w:hAnsi="Times New Roman"/>
          <w:b w:val="0"/>
          <w:color w:val="1A1A1A"/>
        </w:rPr>
        <w:t xml:space="preserve">                2.Текст  рассчитан  на  широкий  круг  читателей.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b w:val="0"/>
          <w:color w:val="1A1A1A"/>
        </w:rPr>
      </w:pPr>
      <w:r w:rsidRPr="00B40FD2">
        <w:rPr>
          <w:rStyle w:val="Strong"/>
          <w:rFonts w:ascii="Times New Roman" w:hAnsi="Times New Roman"/>
          <w:b w:val="0"/>
          <w:color w:val="1A1A1A"/>
        </w:rPr>
        <w:t xml:space="preserve">                3.Научная  информация  в  тексте  упрощена.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b w:val="0"/>
          <w:color w:val="1A1A1A"/>
        </w:rPr>
      </w:pPr>
      <w:r w:rsidRPr="00B40FD2">
        <w:rPr>
          <w:rStyle w:val="Strong"/>
          <w:rFonts w:ascii="Times New Roman" w:hAnsi="Times New Roman"/>
          <w:b w:val="0"/>
          <w:color w:val="1A1A1A"/>
        </w:rPr>
        <w:t xml:space="preserve">                4.Незначительное  количество  терминов.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i/>
          <w:color w:val="1A1A1A"/>
        </w:rPr>
      </w:pPr>
      <w:r w:rsidRPr="00B40FD2">
        <w:rPr>
          <w:rStyle w:val="Strong"/>
          <w:rFonts w:ascii="Times New Roman" w:hAnsi="Times New Roman"/>
          <w:i/>
          <w:color w:val="1A1A1A"/>
        </w:rPr>
        <w:t>11Г. Продолжите  предложения: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b w:val="0"/>
          <w:i/>
          <w:color w:val="1A1A1A"/>
        </w:rPr>
      </w:pPr>
      <w:r w:rsidRPr="00B40FD2">
        <w:rPr>
          <w:rStyle w:val="Strong"/>
          <w:rFonts w:ascii="Times New Roman" w:hAnsi="Times New Roman"/>
          <w:color w:val="1A1A1A"/>
        </w:rPr>
        <w:tab/>
      </w:r>
      <w:r w:rsidRPr="00B40FD2">
        <w:rPr>
          <w:rStyle w:val="Strong"/>
          <w:rFonts w:ascii="Times New Roman" w:hAnsi="Times New Roman"/>
          <w:b w:val="0"/>
          <w:i/>
          <w:color w:val="1A1A1A"/>
        </w:rPr>
        <w:t>В  этом  тексте   автор  рассказывает  о……..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b w:val="0"/>
          <w:i/>
          <w:color w:val="1A1A1A"/>
        </w:rPr>
      </w:pPr>
      <w:r w:rsidRPr="00B40FD2">
        <w:rPr>
          <w:rStyle w:val="Strong"/>
          <w:rFonts w:ascii="Times New Roman" w:hAnsi="Times New Roman"/>
          <w:b w:val="0"/>
          <w:i/>
          <w:color w:val="1A1A1A"/>
        </w:rPr>
        <w:t>Он  показывает ………….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Система  оценивания   контрольной  работы</w:t>
      </w: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За   правильный  ответ  на  каждое  задание   1- 11В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Задание  11Г оцениваются  по  шкале  от  0  до 2 баллов:  0 баллов – тема  и  главная  мысль   сформулированы  неверно; 1 балл – тема  и  главная  мысль  сформулированы  верно, но  есть  нарушения   точности  выражения  мысли, речевые,    грамматические  ошибки; 2 балла – формулировка  темы  и  главной  мысли   отличается  точностью  выражения  мысли, выразительностью, отсутствием  речевых  и   грамматических  ошибок.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980"/>
        <w:gridCol w:w="1716"/>
        <w:gridCol w:w="3780"/>
      </w:tblGrid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11 А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11 Б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11 В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11 Г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Рассказывает  о  микроскопии  как  ведущем   методе  изучения  клетки, показывает  особенности  данного  метода.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</w:tbl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Оценка  «5» (отлично)  ставится, если  обучающийся  набрал  15  баллов,  «4» (хорошо) – от  12  до  14 баллов, «3» (удовлетворительно) – от  8 до 11 баллов, «2» (неудовлетворительно) – от  0  до  7  баллов.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</w:p>
    <w:p w:rsidR="001840E6" w:rsidRDefault="001840E6" w:rsidP="00C374E1">
      <w:pPr>
        <w:spacing w:after="0" w:line="240" w:lineRule="auto"/>
        <w:jc w:val="center"/>
        <w:rPr>
          <w:rStyle w:val="Strong"/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Style w:val="Strong"/>
          <w:rFonts w:ascii="Times New Roman" w:hAnsi="Times New Roman"/>
          <w:color w:val="1A1A1A"/>
          <w:sz w:val="24"/>
          <w:szCs w:val="24"/>
        </w:rPr>
        <w:t> </w:t>
      </w:r>
      <w:r w:rsidRPr="00B40FD2">
        <w:rPr>
          <w:rFonts w:ascii="Times New Roman" w:hAnsi="Times New Roman"/>
          <w:b/>
          <w:color w:val="1A1A1A"/>
          <w:sz w:val="24"/>
          <w:szCs w:val="24"/>
        </w:rPr>
        <w:t>Контрольная  работа  по  разделу   "Лексика  и  фразеология"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1 вариант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Style w:val="Strong"/>
          <w:rFonts w:ascii="Times New Roman" w:hAnsi="Times New Roman"/>
          <w:bCs w:val="0"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Инструкция  по  выполнению  работы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На  выполнение    контрольной  работы  даётся  45  мин.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ab/>
        <w:t xml:space="preserve">К  заданиям  с  1 – 5, 9  даны  варианты  ответов, из  которых  только  один  правильный. 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К  заданиям  6 -  8, 10 – 11 ответ   Вы  должны  сформулировать  самостоятельно.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1. Лексическое  значение  слова   указано  неправильно: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визит – кратковременное  посещение  преимущественно  официального  характера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мантия – головной  убор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аббревиатура – сложносокращенное  слово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    4) багряный – кроваво-красный цвет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2. Нормы  сочетаемости  нарушены  в  словосочетании: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рецензия  на  статью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мифологический  образ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получить  урон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крепкая   дружба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3. Слово  употреблено  в  несвойственном  ему  значении  в  предложении: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Кемпинг  располагался  рядом  с  пляжем.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Это  была  не  жизнь, а  кромешный  ад.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Утолить  желание  сделалось  для  героя  целью  всей  жизни.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Парень  облокотился  спиной  о  стену  дома  и  замер  в  ожидании.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4. 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>.   В  каком  предложении  вместо  слова  КОМАНДНЫЙ   нужно  употребить слово  КОМАНДИРСКИЙ?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1)  Я  уже  совсем  близко  подошёл  к  КОМАНДНОМУ  пункту. 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 Это  были  не  только  личные, но  и  КОМАНДНЫЕ  соревнования.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За  проявленное  мужество  лейтенант  был  награждён  КОМАНДНЫМИ  часами.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4)  В  КОМАНДНОМ  первенстве  наша  школа  заняла  первое  место. 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5. 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 xml:space="preserve"> Определите  тип  лексической  ошибки  в  предложении: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Мы </w:t>
      </w:r>
      <w:r w:rsidRPr="00B40FD2">
        <w:rPr>
          <w:rFonts w:ascii="Times New Roman" w:hAnsi="Times New Roman"/>
          <w:bCs/>
          <w:color w:val="1A1A1A"/>
          <w:sz w:val="24"/>
          <w:szCs w:val="24"/>
        </w:rPr>
        <w:t>поднялись</w:t>
      </w:r>
      <w:r w:rsidRPr="00B40FD2">
        <w:rPr>
          <w:rFonts w:ascii="Times New Roman" w:hAnsi="Times New Roman"/>
          <w:iCs/>
          <w:color w:val="1A1A1A"/>
          <w:sz w:val="24"/>
          <w:szCs w:val="24"/>
        </w:rPr>
        <w:t>вверх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 по лестнице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плеоназм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тавталогия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искажение  фразеологического  оборота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смешение  паронимов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6. 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 xml:space="preserve">Подберите  синоним    к  слову  ГИБКИЙ ?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7. Напишите  по  1  примеру    архаизмов,  паронимов, диалектов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8.  Подберите  фразеологизм   со  значением  МАЛО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9. Прочитайте текст.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br/>
      </w:r>
      <w:r w:rsidRPr="00B40FD2">
        <w:rPr>
          <w:rFonts w:ascii="Times New Roman" w:hAnsi="Times New Roman"/>
          <w:color w:val="1A1A1A"/>
          <w:sz w:val="24"/>
          <w:szCs w:val="24"/>
        </w:rPr>
        <w:tab/>
        <w:t>Самобытность  любят  отождествлять  с  элементарной  посредственностью, с  полной  нетронутостью  цивилизацией. Но  дикарь  не  самобытен – он  просто  дикарь. Самобытен  человек, познавший  всё  и  при  всём  том  сохранивший  черты  индивидуальности.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br/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> В  каком  из  приведённых  ниже   предложений  верно  передана  главная  информация, содержащаяся  в  тексте?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Самобытность человека  проявляется  в  его  непосредственности.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Самобытен  тот, кто, являясь  цивилизованным  человеком, сохраняет  черты  своей  индивидуальности.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Самобытны  те  люди, которые  живут  в  местах, нетронутых  цивилизацией.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  Дикарь  не  может  быть  самобытным  человеком.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 xml:space="preserve">10. Определите  </w:t>
      </w:r>
      <w:r w:rsidRPr="00B40FD2">
        <w:rPr>
          <w:rFonts w:ascii="Times New Roman" w:hAnsi="Times New Roman"/>
          <w:i/>
          <w:color w:val="1A1A1A"/>
          <w:sz w:val="24"/>
          <w:szCs w:val="24"/>
          <w:u w:val="single"/>
        </w:rPr>
        <w:t>стиль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 xml:space="preserve">  данного  текста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11.  Озаглавьте   данный   текст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Система  оценивания   контрольной  работы</w:t>
      </w: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За   правильный  ответ  на  каждое  задание   1- 5, 6, 8, 9, 10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  задании  7   - 1  балл  за  каждый  правильно  подобранный  пример, максимальное  количество  баллов – 3.   Задание  11  от  0  до 2 баллов:  0 баллов – название   текста  сформулировано неверно; 1 балл – название  текста  сформулировано  верно, но  есть  нарушения   точности  выражения  мысли, речевые,    грамматические  ошибки; 2 балла – название  текста   отличается  точностью, выразительностью, отсутствием  речевых  и   грамматических  ошибок.</w:t>
      </w:r>
    </w:p>
    <w:p w:rsidR="001840E6" w:rsidRPr="00B40FD2" w:rsidRDefault="001840E6" w:rsidP="002C5B3F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980"/>
        <w:gridCol w:w="1716"/>
        <w:gridCol w:w="3780"/>
      </w:tblGrid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Н – р, очи, каменный-каменистый, забухмарило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Как  кот  наплакал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публицистический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Какой  человек  самобытен?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Н - р,</w:t>
            </w:r>
          </w:p>
          <w:p w:rsidR="001840E6" w:rsidRPr="000C6F21" w:rsidRDefault="001840E6" w:rsidP="00C374E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пластичный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</w:tbl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Оценка  «5» (отлично)  ставится, если  обучающийся  набрал   14  баллов,  «4» (хорошо) – от  11  до  13 баллов, «3» (удовлетворительно) – от  7 до 10 баллов, «2» (неудовлетворительно) – от  0  до  6  баллов.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2C5B3F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 xml:space="preserve">  2  вариант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Style w:val="Strong"/>
          <w:rFonts w:ascii="Times New Roman" w:hAnsi="Times New Roman"/>
          <w:bCs w:val="0"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Инструкция  по  выполнению  работы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На  выполнение    контрольной  работы  даётся  45  мин.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ab/>
        <w:t xml:space="preserve">К  заданиям  с  1 – 5, 9  даны  варианты  ответов, из  которых  только  один  правильный. 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К  заданиям  6 -  8, 10 – 11 ответ   Вы  должны  сформулировать  самостоятельно.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1. Лексическое  значение  слова   указано  неправильно: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абориген – грубый, некультурный  человек;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аскет – человек, который  сознательно  отказывается  от  жизненных  благ  и  удовольствий;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симулянт – человек, который  притворяется, создаёт  видимость  чего-либо;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шарлатан –  грубый  обманщик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2. Нормы  сочетаемости  нарушены  в  словосочетании: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произвести  впечатление;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гуманистический  поступок;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 долгосрочный  кредит;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 сытый  ребенок.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3. Слово  употреблено  в  несвойственном  ему  значении  в  предложении: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Письмо  дошло  до  адресата  вовремя.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Я  поблагодарил  за  подарок  и  тут  же  надел  браслет  на  руку.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В  короткий  срок  удалось  освоить  многие  методики  исследования.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На  участке  значительная  часть  почвы  каменная.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4. 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>.   В  каком  предложении  вместо  слова  ЦВЕТНОЙ   нужно  употребить слово  ЦВЕТОВОЙ?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1)  В  телевидение  на  смену  чёрно-белому  изображению  пришло  ЦВЕТНОЕ. 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 Большое  впечатление  производит  ЦВЕТНОЙэффект  картины.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 На  столе  в  большой  коробке  лежали  ЦВЕТНЫЕкарандаши.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4)  На  трибунах  болельщики  размахивали  ЦВЕТНЫМИфлажками. 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5. 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 xml:space="preserve"> Определите  тип  лексической  ошибки  в  предложении: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iCs/>
          <w:color w:val="1A1A1A"/>
          <w:sz w:val="24"/>
          <w:szCs w:val="24"/>
        </w:rPr>
        <w:t>Он под скорую руку оделся и вышел</w:t>
      </w:r>
      <w:r w:rsidRPr="00B40FD2">
        <w:rPr>
          <w:rFonts w:ascii="Times New Roman" w:hAnsi="Times New Roman"/>
          <w:color w:val="1A1A1A"/>
          <w:sz w:val="24"/>
          <w:szCs w:val="24"/>
        </w:rPr>
        <w:t>.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плеоназм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тавталогия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неправильное  употребление  фразеологического  оборота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смешение  паронимов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6. 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 xml:space="preserve">Подберите  антоним   к  словам    мгновение?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7. Напишите  по  1  примеру   историзмов,   омонимов,  жаргона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8.  Подберите  фразеологизм   со  значением   МНОГО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9. Прочитайте текст.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br/>
        <w:t>Большинство  летучих  мышей  довольствуются  насекомыми, однако  в тропических  районах  есть  и  такие, которые  питаются  фруктами.  У  них  широкие  плоские  зубы, с  помощью  которых  они  выдавливают  сок  из  фруктов. Те  летучие  мыши, которые  питаются  цветочной  пыльцой, имеют  длинные  языки, позволяющие  им  забраться  внутрь  цветка. А  есть  летучие  мыши, которые  едят  рыбу  и  даже  пьют  кровь  животных.</w:t>
      </w:r>
    </w:p>
    <w:p w:rsidR="001840E6" w:rsidRPr="00B40FD2" w:rsidRDefault="001840E6" w:rsidP="00C374E1">
      <w:pPr>
        <w:spacing w:after="0" w:line="240" w:lineRule="auto"/>
        <w:ind w:firstLine="709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br/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> В  каком  из  приведённых  ниже  предложений  верно  передана  главная  информация, содержащаяся  в  тексте?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Большинство  летучих  мышей  питается  насекомыми.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 В  тропиках  живут  летучие  мыши, которые  питаются  фруктами.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Летучие  мыши, относящиеся  к  разным  видам, отличаются  друг  от  друга  и  в питании.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Длинные  языки  позволяют  этому  виду  летучих  мышей  питаться  пыльцой  цветов.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 xml:space="preserve">10.  Определите   </w:t>
      </w:r>
      <w:r w:rsidRPr="00B40FD2">
        <w:rPr>
          <w:rFonts w:ascii="Times New Roman" w:hAnsi="Times New Roman"/>
          <w:i/>
          <w:color w:val="1A1A1A"/>
          <w:sz w:val="24"/>
          <w:szCs w:val="24"/>
          <w:u w:val="single"/>
        </w:rPr>
        <w:t>стиль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 xml:space="preserve">  данного  текста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 xml:space="preserve">11.  Сформулируйте   </w:t>
      </w:r>
      <w:r w:rsidRPr="00B40FD2">
        <w:rPr>
          <w:rFonts w:ascii="Times New Roman" w:hAnsi="Times New Roman"/>
          <w:i/>
          <w:color w:val="1A1A1A"/>
          <w:sz w:val="24"/>
          <w:szCs w:val="24"/>
          <w:u w:val="single"/>
        </w:rPr>
        <w:t>тему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 xml:space="preserve">  данного  текста</w:t>
      </w:r>
    </w:p>
    <w:p w:rsidR="001840E6" w:rsidRPr="00B40FD2" w:rsidRDefault="001840E6" w:rsidP="00C3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Система  оценивания   контрольной  работы</w:t>
      </w: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За   правильный  ответ  на  каждое  задание   1- 5, 6, 8, 9, 10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  задании  7   - 1  балл  за  каждый  правильно  подобранный  пример, максимальное  количество  баллов – 3.   Задание  11  от  0  до 2 баллов:  0 баллов – тема   сформулирована  неверно; 1 балл – тема  сформулирована   верно, но  есть  нарушения   точности  выражения  мысли, речевые,    грамматические  ошибки; 2 балла – тема    отличается  точностью, выразительностью, отсутствием  речевых  и   грамматических  ошибок.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980"/>
        <w:gridCol w:w="1716"/>
        <w:gridCol w:w="3780"/>
      </w:tblGrid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Н – р, опричник, ключ, шпора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Как   сельдей  в  бочке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научный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Особенности  питания  различных  видов  летучих  мышей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вечность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</w:tbl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Оценка  «5» (отлично)  ставится, если  обучающийся  набрал   14  баллов,  «4» (хорошо) – от  11  до  13 баллов, «3» (удовлетворительно) – от  7 до 10 баллов, «2» (неудовлетворительно) – от  0  до  6  баллов.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 xml:space="preserve">Контрольная  работа   по  разделу 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«Фонетика, орфоэпия, графика орфография»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вариант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Style w:val="Strong"/>
          <w:rFonts w:ascii="Times New Roman" w:hAnsi="Times New Roman"/>
          <w:bCs w:val="0"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Инструкция  по  выполнению  работы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На  выполнение    контрольной  работы  даётся  45   мин.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ab/>
        <w:t xml:space="preserve">К  заданиям  с  1 – 11  даны  варианты  ответов, из  которых  только  один  правильный.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В  задании   12  ответ   Вы  должны  сформулировать сами. В  задании  13  написать  транскрипцию  фразы.   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  каком  слове  ударение  падает на  первый  слог?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а) щавель        б) брала              в) дефис          г) верба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   каком  слове   верно  выделена  буква, обозначающая  ударный  гласный  звук?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тОрты           б) туфЕль          в)  дОговор       г) красивЕе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  каком  слове  выделенный  согласный  произносится  твёрдо?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Террор           б) акаДемия          в) диспанСер       г) Деспот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4. В  каком  ряду  в  обоих  словах  буквы  ЧН  обозначают  звуки  [ШН]?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а)  дачный, скворечник                           в)  конечно, съёмочный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б)  яичница, вечный                                г)  скучный,  нарочно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5. В  какой  паре  слов  ударение  не  выполняет  смыслоразличительной  роли?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Ирис - ирИс                                  в)  Искра - искрА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б)  Атлас - атлАс                                г)  клУбы – клубЫ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6. Сколько  согласных  звуков  в  слове  ДЕЙСТВИЕ?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4        б) 6         в) 5       г) 3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7. В  каком  ряду  во  всех  словах   пропущена  одна  и  та же буква?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к…ламбур, препод…ватель, к…мплимент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б)  р…торика, разб…рать, нум…рация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в)  гиган…ский, аген…ство, бессловес…ный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р…ставрация, л…гион, ф…номен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8. В  каком  ряду  все  слова  имеют  двойные  согласные?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груп…ка, кор…идор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б)  выж…енный, искус…но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в)  пятибал…ьный,  ал…ея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 им…унитет, грам…отность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9. В  каком  ряду  во  всех  словах  пропущена  проверяемая  безударная  гласная  корня?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м…нимальный, в…риант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б)  пол…жение,  к…мпьютер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в)  ред…ктировать, п…лнокровный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 упр…щённый, проц…дура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10. В  каком  ряду  во  всех  словах  пропущена  одна  и  та же буква?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ра…чёт, бе…молвный, и…черпать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б)  непр…ступный, пр…вивка, пр…рождённый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в)  пр…бежать, об…бщить, пр…дедушка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 из…сканный, контр…гра, пред…стория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11. 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>Прочитайте  текст</w:t>
      </w:r>
      <w:r w:rsidRPr="00B40FD2">
        <w:rPr>
          <w:rFonts w:ascii="Times New Roman" w:hAnsi="Times New Roman"/>
          <w:color w:val="1A1A1A"/>
          <w:sz w:val="24"/>
          <w:szCs w:val="24"/>
        </w:rPr>
        <w:t>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ab/>
        <w:t>Во  многих  песнях, играх  и  обрядах, доживших  чуть  не  до  наших  дней (в  деревнях  ещё  помнят), мы  видим  отзвуки  далёкой  музыкальной  старины, связанной  с  обожествлением  природы, когда  небо, солнце, лес, луга  представлялись  людям  живыми  существами. Языческие  верования  забывались, а  песни, сопровождаемые  игрой  на  бесхитростных  инструментах  вроде  рожка, долго  ещё  оставались  в  памяти  народной.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348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В  каком  из  приведённых ниже  предложений  верно  передана  главная  информация, содержащаяся  в  тексте?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В  деревнях  ещё  существуют  песни, обряды  и  игры  с  отзвуками  далёкой  старины.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б)  Наши  далёкие  предки-язычники  в  своей  музыкальной  культуре  обожествляли  природу.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в)  Языческие  верования  наших  далёких предков, отражённые  в  народной  культуре, уже  забылись, а  песни  живы  до  сих  пор.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На  Руси..песни  сопровождались  игрой  на  бесхитростных  инструментах  вроде  рожка.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12. Определите  стиль текста.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13. Напишите  транскрипцию  фразы: 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>Снег  повалил  хлопьями, и  земля  вскоре  укрылась  пушистым  ковром.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Система  оценивания   контрольной  работы</w:t>
      </w: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За   правильный  ответ  на  каждое  задание   1- 12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Задание  13  оценивается  от  0  до 3 баллов:  0 баллов – допущено  более  5  ошибок; 2 балл – допущено  4-5  ошибок; 2 балла – допущено  2-3  ошибок, 3 балла – задание  выполнено  верно  или  допущена  1  ошибка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980"/>
        <w:gridCol w:w="1716"/>
        <w:gridCol w:w="3780"/>
      </w:tblGrid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Г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Г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Г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публицистический</w:t>
            </w:r>
          </w:p>
        </w:tc>
      </w:tr>
      <w:tr w:rsidR="001840E6" w:rsidRPr="000C6F21" w:rsidTr="00C374E1">
        <w:tc>
          <w:tcPr>
            <w:tcW w:w="9204" w:type="dxa"/>
            <w:gridSpan w:val="4"/>
          </w:tcPr>
          <w:p w:rsidR="001840E6" w:rsidRPr="000C6F21" w:rsidRDefault="001840E6" w:rsidP="00C374E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13. [сн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  <w:vertAlign w:val="superscript"/>
              </w:rPr>
              <w:t>/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эк  пъвал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  <w:vertAlign w:val="superscript"/>
              </w:rPr>
              <w:t>/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ил  хлоп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  <w:vertAlign w:val="superscript"/>
              </w:rPr>
              <w:t>/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йъм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  <w:vertAlign w:val="superscript"/>
              </w:rPr>
              <w:t>/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и  и  з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  <w:vertAlign w:val="superscript"/>
              </w:rPr>
              <w:t>/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и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  <w:vertAlign w:val="superscript"/>
              </w:rPr>
              <w:t>э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мл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  <w:vertAlign w:val="superscript"/>
              </w:rPr>
              <w:t>/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  фскор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  <w:vertAlign w:val="superscript"/>
              </w:rPr>
              <w:t>/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ь  укрылъс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  <w:vertAlign w:val="superscript"/>
              </w:rPr>
              <w:t>/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ь  пушыстым  кавром]</w:t>
            </w:r>
          </w:p>
        </w:tc>
      </w:tr>
    </w:tbl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Оценка  «5» (отлично)  ставится, если  обучающийся  набрал   14-15 баллов,  «4» (хорошо) – от  11  до  13 баллов, «3» (удовлетворительно) – от  8 до 10 баллов, «2» (неудовлетворительно) – от  0  до  7  баллов.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вариант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Style w:val="Strong"/>
          <w:rFonts w:ascii="Times New Roman" w:hAnsi="Times New Roman"/>
          <w:bCs w:val="0"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Инструкция  по  выполнению  работы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На  выполнение    контрольной  работы  даётся  45   мин.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ab/>
        <w:t xml:space="preserve">К  заданиям  с  1 – 11  даны  варианты  ответов, из  которых  только  один  правильный.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В  задании   12  ответ   Вы  должны  сформулировать сами. В  задании  13  написать  транскрипцию  фразы.   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  каком  слове  ударение  падает на  второй   слог?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а) отняла       б) шарфы             в) звонит          г) свекла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   каком  слове   верно  выделена  буква, обозначающая  ударный  гласный  звук?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ломОть           б) статУя           в) Эксперт       г) кухОнный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В  каком  ряду  во  всех  словах  выделенные  буквы  обозначают  твёрдые             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согласные  звуки?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моДернизация, шиНель. кашНе           в) каФе, коФе, гроТеск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б)  макраМе, шосСе, Теннис                    г) инТеграция, Дефис, Деликатес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4.  В  каком  слове  на  месте  ЧН  возможно  двоякое  произношение -   [ШН]  и [ЧН]?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а) булочная                                 в)  конечно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б)  нарочно                                 г)  скучно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5. В  каком    слове  буква  Е  обозначает  один  звук?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 бытие                                в) дело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б)  поел                                   г) здоровье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6. В  каком  слове  два  согласных звука?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поёт       б) мыться        в) клюёт       г) сердце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7. В  каком  ряду  во  всех  словах   пропущена  одна  и  та же буква?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вес…ник, древес…ный,  двухмес…ный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б)  экспер…мент, просв…тить, кр…тикующий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в)  п…лисадник, уст…явшийся, прик...снуться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 в…негрет, г…гиена, ц…линдр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8. В  каком  ряду  все  слова  имеют  двойные  согласные?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тер…аса, пес…имизм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б)  прес…а, драм…а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в)  ил…юстрация,  эл…ита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  капил…яр, депрес…ия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9. В  каком  ряду  во  всех  словах  пропущена  чередующаяся  гласная  корня?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ут…реть,  ин…циатива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б)  пл…вец,   предпол…гать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в)  выр…сти, г…ризонт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 см…гчить, прик…саться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10. В  каком  ряду  во  всех  словах  пропущена  одна  и  та же буква?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пед…нститут, небез…нтересный, супер…гра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б)  во…ход, и…печь, бе…дарный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в)  пр…добрый, пр…рвать, непр…клонный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 с…ёмка, раз…ехаться, обез…яна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11. 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>Прочитайте  текст</w:t>
      </w:r>
      <w:r w:rsidRPr="00B40FD2">
        <w:rPr>
          <w:rFonts w:ascii="Times New Roman" w:hAnsi="Times New Roman"/>
          <w:color w:val="1A1A1A"/>
          <w:sz w:val="24"/>
          <w:szCs w:val="24"/>
        </w:rPr>
        <w:t>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ab/>
        <w:t>Тому, кто  впервые  попал  в  какую-нибудь  сельскую  местность, в  речи  её  жителей  обязательно  встретятся  незнакомые  слова, притом  в  каждой  местности  свои,  особые. Это  слова  диалектные.  Что  же  они  обозначают? Что-нибудь  особенное, такое, что  не  имеет  названия  в  литературном  языке? Да, многие  диалектные  слова  относятся  именно  к  таким  специфическим  сельским  реалиям, которые  связаны  с  сельским  хозяйством, деревенским  домашним  обиходом, устройством  крестьянского  дома. Однако  не  все  диалектные  слова  обозначают  какие-то  особые  сельские  реалии. Гораздо  больше  таких, которые  служат  местными  названиями  для  совсем  обычных, распространённых  предметов, явлений, действий, понятий.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348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В  каком  из  приведённых ниже  предложений  верно  передана  главная  информация, содержащаяся  в  тексте?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Многие  диалектные  слова  обозначают  специфические  сельские  реалии, но  гораздо  больше  таких, которые  служат  местными  названиями  для   обычных  предметов  и  понятий.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б)  В  речи  жителей  сельской  местности  встречаются  особые  слова, причём  в  каждой  местности  свои.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в)  Диалектные  слова – это  такие  слова, которые  встречаются  в  речи  жителей  сельской  местности.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 Многие  диалектные  слова  относятся  именно  к  таким  специфическим  сельским  реалиям, которые  связаны  с  сельским  хозяйством, деревенским  домашним  обиходом, устройством  крестьянского  дома.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12. Определите  стиль текста.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13. Напишите  транскрипцию  фразы: 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>Все  знали, что  приехала  барыня  и  что  она  теперь  в  детской.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Система  оценивания   контрольной  работы</w:t>
      </w: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За   правильный  ответ  на  каждое  задание   1- 12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Задание  13  оценивается  от  0  до 3 баллов:  0 баллов – допущено  более  5  ошибок; 2 балл – допущено  4-5  ошибок; 2 балла – допущено  2-3  ошибок, 3 балла – задание  выполнено  верно  или  допущена  1  ошибка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980"/>
        <w:gridCol w:w="1716"/>
        <w:gridCol w:w="3780"/>
      </w:tblGrid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Г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публицистический</w:t>
            </w:r>
          </w:p>
        </w:tc>
      </w:tr>
      <w:tr w:rsidR="001840E6" w:rsidRPr="000C6F21" w:rsidTr="00C374E1">
        <w:tc>
          <w:tcPr>
            <w:tcW w:w="9204" w:type="dxa"/>
            <w:gridSpan w:val="4"/>
          </w:tcPr>
          <w:p w:rsidR="001840E6" w:rsidRPr="000C6F21" w:rsidRDefault="001840E6" w:rsidP="00C374E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13. [ фс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  <w:vertAlign w:val="superscript"/>
              </w:rPr>
              <w:t>/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э  знал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  <w:vertAlign w:val="superscript"/>
              </w:rPr>
              <w:t>/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и  што  пр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  <w:vertAlign w:val="superscript"/>
              </w:rPr>
              <w:t>/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ий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  <w:vertAlign w:val="superscript"/>
              </w:rPr>
              <w:t>/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эхълъ  барын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  <w:vertAlign w:val="superscript"/>
              </w:rPr>
              <w:t>/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ь  ишто  ана т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  <w:vertAlign w:val="superscript"/>
              </w:rPr>
              <w:t>/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ип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  <w:vertAlign w:val="superscript"/>
              </w:rPr>
              <w:t>/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эр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  <w:vertAlign w:val="superscript"/>
              </w:rPr>
              <w:t xml:space="preserve">/  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фд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  <w:vertAlign w:val="superscript"/>
              </w:rPr>
              <w:t>/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эцкъй]</w:t>
            </w:r>
          </w:p>
        </w:tc>
      </w:tr>
    </w:tbl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Оценка  «5» (отлично)  ставится, если  обучающийся  набрал   14-15 баллов,  «4» (хорошо) – от  11  до  13 баллов, «3» (удовлетворительно) – от  8 до 10 баллов, «2» (неудовлетворительно) – от  0  до  7  баллов.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Контрольная  работа  по  разделу  "Морфемика, словообразование, орфография"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1  вариант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Style w:val="Strong"/>
          <w:rFonts w:ascii="Times New Roman" w:hAnsi="Times New Roman"/>
          <w:bCs w:val="0"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Инструкция  по  выполнению  работы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На  выполнение    контрольной  работы  даётся  45  мин.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ab/>
        <w:t xml:space="preserve">К  заданиям  с  1 – 17  даны  варианты  ответов, из  которых  только  один  правильный.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В  задании  18  требуется  записать  слова, вставив  пропущенные  буквы.   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1. Найдите  слово с нулевым окончанием: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красивый    б) навсегда           в)пишущий             г)уехал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2. Найдите слово, от которого образовалось существительное "учитель":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учеба           б) учительница     в) учить                         г) научиться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3.Какое из данных слов является однокоренным к слову "вода"?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водяной       б) выводить           в) водитель                    г)подвода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4. Найдите слово без окончания: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вытер           б) выбежав              в) ночь                          г)колюч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 xml:space="preserve">5. Найдите слово, которое соответствует следующей морфемной схеме: 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 xml:space="preserve">                            приставка,  корень,  суффикс,  окончание: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перелесок      б)вручную             в) распаханный           г) встречный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6. Найдите   слово, образованное приставочным способом: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подснежник   б) по-русски            в) переход                   г)подписать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7. Найдите  сложное  слово: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безвозмездный  б) неподъемный   в) велоспорт             г)предвосхищать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8. Найдите  слово с приставкой: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пороховница     б) сокурсник         в) высотный               г) известняк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9. Найдите слово,  в  котором  есть  суффикс "н":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каменный          б) кожаный            в) вспомогательный   г) сложение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10. Найдите слово, которое образовано сложением начальных букв: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вуз                      б)ТЮЗ                   в) ФСБ                       г) МХАТ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11. Определите словообразовательную цепочку: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1)переговорить;   2) переговорный   3) переговоры;         4) говорить.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а) 1,2,3,4;               б) 3,4,2,1;              в) 4,3,2,1;    </w:t>
      </w:r>
      <w:r w:rsidRPr="00B40FD2">
        <w:rPr>
          <w:rFonts w:ascii="Times New Roman" w:hAnsi="Times New Roman"/>
          <w:color w:val="1A1A1A"/>
          <w:sz w:val="24"/>
          <w:szCs w:val="24"/>
        </w:rPr>
        <w:tab/>
        <w:t xml:space="preserve">   г) 4,1,3,2.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12. Найдите  слово, образованное суффиксальным способом: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переносица      б) прочитать           в) сенокос                  г) переходный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13. Подчеркните слово, образованное приставочно-суффиксальным способом: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по-весеннему     б) пересказать       в)сверхмощный    г) безопасный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14. Найдите  слово, которое имеет такое морфемное строение: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 xml:space="preserve">                      приставка,   корень,   суффикс: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завершить          б) направо                в)  заговор               г) прочитав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15. Найдите слово, которое имеет такое морфемное строение: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приставка корень суффикс окончание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запретный     б)запрятанный             в) отголосок           г)навсегда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16. Каким способом образовано слово "мореходный"?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а) сложение основ     б) бессуфиксный     в) переход одной части речи в другую 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суффиксальный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17. Какое слово неправильно поделено на морфемы?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у-равн-я-ть          б) рас-креп-ощ-ать        в) ис-пуг-а-л-и     г) обед-енн-ый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18.  Записать  слова, вставив  пропущенные  буквы: 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Пр…смыкающееся,  пр…увеличить, пр…оритет, пр….ступник,  пр…открыть, пр…вокзальный,  из-за  туч(?),  обез(?) яна,  фальш(?), вскач(?),  (пол)стройки, (пол)листа,  сам…лёт, крюч…к,  зайч…нок,  врач…м,  туш…нка.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Система  оценивания   контрольной  работы</w:t>
      </w: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За   правильный  ответ  на  каждое  задание   1- 17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  задании  18   -  3  балла  ставится, если обучающийся  не  допустил  ошибок; 2  балла – если  допущены 1 – 2 ошибки; 1  балл  – если  допущены  3 – 4 ошибки,  0 баллов – если допущено  5  и  более  ошибок.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980"/>
        <w:gridCol w:w="1716"/>
        <w:gridCol w:w="3780"/>
      </w:tblGrid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Г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Г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Г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15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Г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16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Г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17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18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Пресмыкающиеся, преувеличивать, приоритет, преступник, приоткрыть, привокзальный, из-за туч, обезьяна, фальшь, вскачь, полстройки, пол-листа, самолёт, крючок, зайчонок, врачом, тушёнка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</w:tbl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Оценка  «5» (отлично)  ставится, если  обучающийся  набрал   20  баллов,  «4» (хорошо) – от  15  до  19 баллов, «3» (удовлетворительно) – от  10 до 14 баллов, «2» (неудовлетворительно) – от  0  до  9  баллов.</w:t>
      </w: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1A1A1A"/>
        </w:rPr>
      </w:pP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numPr>
          <w:ilvl w:val="1"/>
          <w:numId w:val="5"/>
        </w:numPr>
        <w:spacing w:after="0" w:line="240" w:lineRule="auto"/>
        <w:ind w:left="0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вариант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Style w:val="Strong"/>
          <w:rFonts w:ascii="Times New Roman" w:hAnsi="Times New Roman"/>
          <w:bCs w:val="0"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Инструкция  по  выполнению  работы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На  выполнение    контрольной  работы  даётся  45  мин.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ab/>
        <w:t xml:space="preserve">К  заданиям  с  1 – 17  даны  варианты  ответов, из  которых  только  один  правильный.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    В  задании  18  требуется  записать  слова, вставив  пропущенные  буквы.   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1. Найдите  слово с  нулевым окончанием: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горяч       б) прочь           в)  смелый        г) уехавший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2. Найдите слово, от которого образовалось существительное "строитель":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строительство           б) строю       в) стройка                        г) строить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3.Какое  из  данных  слов  не   является  однокоренным  к  слову  "вода"?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водяной       б) водный           в)  проводник                   г) водник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4. Найдите слово без окончания: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зашёл          б) ночь             в) скачав                          г) тягуч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 xml:space="preserve">5. Найдите слово, которое соответствует следующей морфемной схеме: 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 xml:space="preserve">                            приставка,  корень,  суффикс,  окончание: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перечитанный      б) беззаботен             в)  справа           г)  лесник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6. Найдите   слово, образованное приставочным способом: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подоконник    б)  по-весеннему           в) прочитать                   г) выход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7. Найдите  сложное  слово: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а) бессрочный      б) приморский      в) объявление           г) двухэтажный 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8. Найдите  слово с приставкой: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пороховница     б) сокурсник         в) высотный               г) известняк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9. Найдите слово,  в  котором  есть  суффикс "н":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кожаный        б) куриный            в) замечательный      г) истинный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10. Найдите слово, которое образовано сложением начальных   звуков: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ФСБ                      б) НТВ                   в) МХАТ                      г) МГУ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11. Определите словообразовательную цепочку:</w:t>
      </w: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1)переговорить;   2)  говорить;   3) переговоры;         4) переговорный 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а) 1,2,3,4;               б) 3,4,2,1;              в) 4,3,2,1;    </w:t>
      </w:r>
      <w:r w:rsidRPr="00B40FD2">
        <w:rPr>
          <w:rFonts w:ascii="Times New Roman" w:hAnsi="Times New Roman"/>
          <w:color w:val="1A1A1A"/>
          <w:sz w:val="24"/>
          <w:szCs w:val="24"/>
        </w:rPr>
        <w:tab/>
        <w:t xml:space="preserve">   г) 2,1,3,4.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12. Найдите  слово, образованное суффиксальным способом: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по-зимнему      б) зимний            в) выписать                  г) диван-кровать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13. Подчеркните слово, образованное приставочно-суффиксальным способом: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студентка     б) налево       в)  сверхинтересный    г) безопасный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14. Найдите  слово, которое имеет такое морфемное строение: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 xml:space="preserve">                      приставка,   корень,   суффикс: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слева           б)  заговор              в)     завершить         г) пробежав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15. Найдите слово, которое имеет такое морфемное строение: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jc w:val="center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приставка,   корень,   суффикс,   окончание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запретный     б) запрятанный             в) отголосок           г)навсегда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16. Каким способом образовано слово "пароходный"?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сложение основ     б) переход одной части речи в другую    в) бессуфиксный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суффиксальный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17. Какое слово неправильно поделено на морфемы?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у-равн-я-ть          б) рас-креп-ощ-ать        в) ис-пуг-а-л-и     г) обед-енн-ый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 xml:space="preserve">18.  Записать  слова, вставив  пропущенные  буквы: </w:t>
      </w: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6690"/>
        </w:tabs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  Пр…следовать, пр…чудливый, пр…остановить,  пр…лестный, пр…оритет, пр…вилегия, об…явление, много  дач (?),  настеж(?),  горяч (?),  (пол)луковицы, (пол)года, пар…ход,  девч…нка, ш…колад,  сгущ…нка, реш…нная.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20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20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Система  оценивания   контрольной  работы</w:t>
      </w: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За   правильный  ответ  на  каждое  задание   1- 17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  задании  18   -  3  балла  ставится, если обучающийся  не  допустил  ошибок; 2  балла – если  допущены 1 – 2 ошибки; 1  балл  – если  допущены  3 – 4 ошибки,  0 баллов – если допущено  5  и  более  ошибок.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980"/>
        <w:gridCol w:w="1716"/>
        <w:gridCol w:w="3780"/>
      </w:tblGrid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Г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Г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15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16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Г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Г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17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18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tabs>
                <w:tab w:val="left" w:pos="6690"/>
              </w:tabs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Преследовать, причудливый, приостановить,  прелестный, приоритет, привилегия, объявление, много  дач,  настежь,  горяч,  поллуковицы, полгода, пароход,  девчонка, шоколад,  сгущёнка, решённая.</w:t>
            </w:r>
          </w:p>
          <w:p w:rsidR="001840E6" w:rsidRPr="000C6F21" w:rsidRDefault="001840E6" w:rsidP="00C374E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Г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</w:tbl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Оценка  «5» (отлично)  ставится, если  обучающийся  набрал   20  баллов,  «4» (хорошо) – от  15  до  19 баллов, «3» (удовлетворительно) – от  10 до 14 баллов, «2» (неудовлетворительно) – от  0  до  9  баллов.</w:t>
      </w:r>
    </w:p>
    <w:p w:rsidR="001840E6" w:rsidRPr="00B40FD2" w:rsidRDefault="001840E6" w:rsidP="00C374E1">
      <w:pPr>
        <w:spacing w:after="0" w:line="240" w:lineRule="auto"/>
        <w:ind w:firstLine="720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2C5B3F">
      <w:pPr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20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 xml:space="preserve">Контрольная  работа   по  разделу 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«Морфология  и  орфография»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1 вариант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Style w:val="Strong"/>
          <w:rFonts w:ascii="Times New Roman" w:hAnsi="Times New Roman"/>
          <w:bCs w:val="0"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Инструкция  по  выполнению  работы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На  выполнение    контрольной  работы  даётся  45  мин.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ab/>
        <w:t xml:space="preserve">К  заданиям  с  1 – 16  даны  варианты  ответов, из  которых  только  один  правильный.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    В  задании  17  требуется  записать  слова, вставив  пропущенные  буквы, раскрыв  скобки.  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.</w:t>
      </w: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1. Выберите  краткое  прилагательное: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утром             б)  чудесен       в) выполнив       г) переполнены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2. Выберите  существительное  мужского  рода: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жюри             б) кофе           в)  какао             г) салями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3. Выберите  местоимение: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некоторый      б)  третий         в) лишь              г)  некогда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4. Выберите  глагол  совершенного  вида: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укажем            б) идём           в) помогаешь         г) пишешь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5. Выберите  страдательное  причастие: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оклеенный           б) заросший      в) удивительный     г)  естественный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6. Выберите  неизменяемое  слово: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пятеро           б)  наверх          в) запечён          г) этот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7. Выберите  существительное  3  склонения: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(в)  перерыве           б)  (у) шоссе          в)  (в) тиши          г)  (перед) знаменами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8. Выберите  относительное  прилагательное: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а) дядина  (книга)         б) замечательное (выступление)   в) великолепный  (день)        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г) детский  (сад)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9. Выберите  словосочетание  с  наречием: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решил  вовремя        б)  в  течение  дня      в)  записав  в  тетрадь    г)  мне холодно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10. Выберите  словосочетание  с  глаголом  2  спряжения: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колышутся  деревья         б) борются  за  победу        в) никак  не  клеится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громко  лает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11. Выберите  словосочетание  с  притяжательным   местоимением: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взять  с  собой            б) в  тех  случая          в)  свой  пиджак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г) понятно  для  него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12. Выберите  словосочетание  с  деепричастием  совершенного  вида: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заглядывая  в  будущее            б) выдвинутая  версия        в) окинув  взглядом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нечаянно  уронить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13. Выберите  словосочетание  с  именем  существительным  в  предложном  падеже: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стоять  за  дверью        б)  кататься  на  велосипеде          в)   идти  вдоль  села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подойти  к  дому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14. В  каком  варианте  допущена  ошибка  в  морфологической  характеристике  слова: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выйдите – глагол  в  повелительном  наклонении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б) двоих – собирательное  числительное       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в)  некем  - наречие        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 знамя – разносклоняемое  существительное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15. Укажите  пример  с  ошибкой  в  образовании  формы  слова 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а) нет  помидоров           в)  более  сильнее        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б) поезжайте                    г)  с  шестьюдесятью  пятью  рисунками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16.   Укажите  грамматически  правильное  продолжение  предложения: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Воздвигая  грандиозные  каменные  пирамиды,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а)  тяжёлый  труд  уносил  жизни  тысяч  людей.         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б)  приносились  в  жертву  жизни  многих  тысяч  людей.       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в)  египетские  фараоны  не  считались  с  огромными  жертвами  среди  своих  рабов.      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 они  считаются  одним  из  семи  чудес  света.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17.   Вставьте  пропущенные  буквы, раскройте  скобки: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Вернёш…ся, еш…те,  если  умолкн…те,  приед…те,  прикле…нный, та…щий  снег,  бли…кий,  матрос…ий,  серебря…ый,  написа…ый,  задача  реше…а,  (с)права,  одеться  (по)весеннему,  (ни)кого,  (кем)то.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Система  оценивания   контрольной  работы</w:t>
      </w: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За   правильный  ответ  на  каждое  задание   1- 16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  задании  17   -  3  балла  ставится, если обучающийся  не  допустил  ошибок; 2  балла – если  допущены 1 – 2 ошибки; 1  балл  – если  допущены  3 – 4 ошибки,  0 баллов – если допущено  5  и  более  ошибок.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980"/>
        <w:gridCol w:w="1716"/>
        <w:gridCol w:w="3780"/>
      </w:tblGrid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Г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Г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15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16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17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Вернёшься, ешьте,  если  умолкнете,  приедете,  приклеенный, тающий  снег,  близкий,  матросский,  серебряный,  написанный,  задача  решена,  справа,  одеться  по-весеннему,  никого,  кем-то.</w:t>
            </w:r>
          </w:p>
          <w:p w:rsidR="001840E6" w:rsidRPr="000C6F21" w:rsidRDefault="001840E6" w:rsidP="00C374E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</w:tbl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Оценка  «5» (отлично)  ставится, если  обучающийся  набрал   19  баллов,  «4» (хорошо) – от  14  до  18 баллов, «3» (удовлетворительно) – от  10  до 13 баллов, «2» (неудовлетворительно) – от  0  до  9  баллов.</w:t>
      </w:r>
    </w:p>
    <w:p w:rsidR="001840E6" w:rsidRPr="00B40FD2" w:rsidRDefault="001840E6" w:rsidP="00C374E1">
      <w:pPr>
        <w:spacing w:after="0" w:line="240" w:lineRule="auto"/>
        <w:ind w:firstLine="720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2 вариант</w:t>
      </w:r>
    </w:p>
    <w:p w:rsidR="001840E6" w:rsidRPr="00B40FD2" w:rsidRDefault="001840E6" w:rsidP="00C374E1">
      <w:pPr>
        <w:spacing w:after="0" w:line="240" w:lineRule="auto"/>
        <w:ind w:firstLine="720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center"/>
        <w:rPr>
          <w:rStyle w:val="Strong"/>
          <w:rFonts w:ascii="Times New Roman" w:hAnsi="Times New Roman"/>
          <w:bCs w:val="0"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Инструкция  по  выполнению  работы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На  выполнение    контрольной  работы  даётся  45  мин.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ab/>
        <w:t xml:space="preserve">К  заданиям  с  1 – 16  даны  варианты  ответов, из  которых  только  один  правильный.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    В  </w:t>
      </w:r>
      <w:r w:rsidRPr="00B40FD2">
        <w:rPr>
          <w:rFonts w:ascii="Times New Roman" w:hAnsi="Times New Roman"/>
          <w:b/>
          <w:color w:val="1A1A1A"/>
          <w:sz w:val="24"/>
          <w:szCs w:val="24"/>
        </w:rPr>
        <w:t>задании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  17  требуется  записать  слова, вставив  пропущенные  буквы, раскрыв  скобки.  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.</w:t>
      </w: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1. Выберите  неодушевлённое  существительное: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а) заяц            б) берёз</w:t>
      </w:r>
      <w:r w:rsidRPr="00B40FD2">
        <w:rPr>
          <w:rFonts w:ascii="Times New Roman" w:hAnsi="Times New Roman"/>
          <w:color w:val="1A1A1A"/>
          <w:sz w:val="24"/>
          <w:szCs w:val="24"/>
        </w:rPr>
        <w:t>а         в) старик        г)  сельдь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2. Выберите  существительное  мужского  рода: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жюри            б) тюль            в) мозоль              г) такси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3. Выберите  местоимение: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а)  тогда       б) кто-то          в) третий              г) как  будто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4. Выберите    глагол   несовершенного   вида: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зачитывать          б) сбросил           в)  убрал        г) направишься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5. Выберите   причастие: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оклеенный        б) ветрена      в) удивительный     г) убыстряя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6. Выберите  неизменяемое  слово: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нигде           б) полтора         в) протянулись          г) сам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7. Выберите  существительное  3  склонения: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(перед)  грозой            б)  (на)  кровати         в)  (в)  городе         г)  (перед) зеркалом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8. Выберите  притяжательное   прилагательное: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строгий         б) приморский          в) мамин         г) ленивый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9. Выберите  словосочетание  с  действительным  причастием: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а) раненный  в  руку      б) туго стянутая      в) хранимый  в  памяти    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свернувший на обочину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10. Выберите  словосочетание  с  наречием: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идти   навстречу        б) глядеть  в  морскую  даль        в) до  самого  заката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уходя  из  дома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11. Выберите  словосочетание  с глаголом  1  спряжения: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 рубит  топором            б) стелются  вдоль  дороги          в) повесишь  на  крючок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г)  плавно  струится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12. Выберите  словосочетание  с  деепричастием  несовершенного  вида: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вытягивая  руки            б) избалованный  родителями        в) укрывшись  платком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нечаянно  оглянуться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13.  словосочетание  с  именем  существительным  в  родительном   падеже: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купаться  в  реке          б) обдумать  предложение          в)  находиться  возле  речки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наблюдать  за  детьми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14. В  каком  варианте  допущена  ошибка  в  морфологической  характеристике  слова: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а) выйдете – глагол  в  изъявительном  наклонении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б) весёлый  – относительное  прилагательное       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в)  по-зимнему  - наречие        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 тюль –   существительное  мужского  рода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15. Укажите  пример  с  ошибкой  в  образовании  формы  слова 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а)  нет  солдат                                           в)  движет      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б) к  пятистах  сорока  трех                    г)  договоры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16.   Укажите  грамматически  правильное  продолжение  предложения: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Видя  на небе  мерцающие  звёзды,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а)  учёными  ведутся  наблюдения   помощью  телескопов.         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б)  мы  любуемся  их  красотой.       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в)  у  людей  появилась  мечта  долететь  до  них.       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г)  учёными  выдвигаются  теории  о  строении  Вселенной..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i/>
          <w:color w:val="1A1A1A"/>
          <w:sz w:val="24"/>
          <w:szCs w:val="24"/>
        </w:rPr>
        <w:t>17.   Вставьте  пропущенные  буквы, раскройте  скобки: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Приберёш…ся, отреж…те,  стукн…те  в  окно,  размечтат…ся,  заклее…ый, раста…вший,  ре…кий,  январ…ий,  кур…ный,  построе…ый,  принесе…а,  (на)лево,  (ни)кем,  (как)то,  (мало)помалу,  береч…ся.</w:t>
      </w: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Система  оценивания   контрольной  работы</w:t>
      </w:r>
    </w:p>
    <w:p w:rsidR="001840E6" w:rsidRPr="00B40FD2" w:rsidRDefault="001840E6" w:rsidP="00C374E1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За   правильный  ответ  на  каждое  задание   1- 16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  задании  17   -  3  балла  ставится, если обучающийся  не  допустил  ошибок; 2  балла – если  допущены 1 – 2 ошибки; 1  балл  – если  допущены  3 – 4 ошибки,  0 баллов – если допущено  5  и  более  ошибок.</w:t>
      </w:r>
    </w:p>
    <w:p w:rsidR="001840E6" w:rsidRPr="00B40FD2" w:rsidRDefault="001840E6" w:rsidP="00C374E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980"/>
        <w:gridCol w:w="1716"/>
        <w:gridCol w:w="3780"/>
      </w:tblGrid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15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В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16</w:t>
            </w: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</w:t>
            </w: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Г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17</w:t>
            </w:r>
          </w:p>
        </w:tc>
        <w:tc>
          <w:tcPr>
            <w:tcW w:w="3780" w:type="dxa"/>
          </w:tcPr>
          <w:p w:rsidR="001840E6" w:rsidRPr="000C6F21" w:rsidRDefault="001840E6" w:rsidP="005A5BCB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Приберёшься, отрежьте,  стукните  в  окно,  размечтаться,  заклеенный, растаявший,  резкий,  январский,  куриный,  построенный,  принесена,  налево,  никем,  как-то,  мало-помалу,  беречься.</w:t>
            </w:r>
          </w:p>
          <w:p w:rsidR="001840E6" w:rsidRPr="000C6F21" w:rsidRDefault="001840E6" w:rsidP="00C374E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1840E6" w:rsidRPr="000C6F21" w:rsidTr="00C374E1">
        <w:tc>
          <w:tcPr>
            <w:tcW w:w="1728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19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</w:p>
        </w:tc>
        <w:tc>
          <w:tcPr>
            <w:tcW w:w="1716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780" w:type="dxa"/>
          </w:tcPr>
          <w:p w:rsidR="001840E6" w:rsidRPr="000C6F21" w:rsidRDefault="001840E6" w:rsidP="00C374E1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</w:tbl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Оценка  «5» (отлично)  ставится, если  обучающийся  набрал   19  баллов,  «4» (хорошо) – от  14  до  18 баллов, «3» (удовлетворительно) – от  10  до 13 баллов, «2» (неудовлетворительно) – от  0  до  9  баллов.</w:t>
      </w:r>
    </w:p>
    <w:p w:rsidR="001840E6" w:rsidRPr="00B40FD2" w:rsidRDefault="001840E6" w:rsidP="00C374E1">
      <w:pPr>
        <w:spacing w:after="0" w:line="240" w:lineRule="auto"/>
        <w:rPr>
          <w:rFonts w:ascii="Times New Roman" w:eastAsia="Arial Unicode MS" w:hAnsi="Times New Roman"/>
          <w:b/>
          <w:bCs/>
          <w:color w:val="1A1A1A"/>
          <w:sz w:val="24"/>
          <w:szCs w:val="24"/>
        </w:rPr>
        <w:sectPr w:rsidR="001840E6" w:rsidRPr="00B40FD2" w:rsidSect="00B1354D">
          <w:pgSz w:w="11906" w:h="16838"/>
          <w:pgMar w:top="1134" w:right="851" w:bottom="902" w:left="1701" w:header="709" w:footer="709" w:gutter="0"/>
          <w:cols w:space="720"/>
          <w:docGrid w:linePitch="299"/>
        </w:sectPr>
      </w:pPr>
    </w:p>
    <w:p w:rsidR="001840E6" w:rsidRPr="00B40FD2" w:rsidRDefault="001840E6" w:rsidP="002C5B3F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Контрольная  работа  по  теме  "Синтаксис  и  пунктуация"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5A5BCB">
      <w:pPr>
        <w:spacing w:after="0" w:line="240" w:lineRule="auto"/>
        <w:jc w:val="center"/>
        <w:rPr>
          <w:rStyle w:val="Strong"/>
          <w:rFonts w:ascii="Times New Roman" w:hAnsi="Times New Roman"/>
          <w:bCs w:val="0"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Инструкция  по  выполнению  работы</w:t>
      </w:r>
    </w:p>
    <w:p w:rsidR="001840E6" w:rsidRPr="00B40FD2" w:rsidRDefault="001840E6" w:rsidP="005A5BCB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На  выполнение   </w:t>
      </w:r>
      <w:r>
        <w:rPr>
          <w:rFonts w:ascii="Times New Roman" w:hAnsi="Times New Roman"/>
          <w:color w:val="1A1A1A"/>
          <w:sz w:val="24"/>
          <w:szCs w:val="24"/>
        </w:rPr>
        <w:t xml:space="preserve"> контрольной  работы  даётся  30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  мин. </w:t>
      </w:r>
    </w:p>
    <w:p w:rsidR="001840E6" w:rsidRPr="005A5BCB" w:rsidRDefault="001840E6" w:rsidP="005A5BCB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ab/>
        <w:t>К  заданиям  с  1 – 13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  даны  варианты  ответов, из  которых  только  один  правильный. </w:t>
      </w:r>
    </w:p>
    <w:p w:rsidR="001840E6" w:rsidRDefault="001840E6" w:rsidP="00C374E1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1 вариант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1.Какие из выделенных рядов слов в предложении являются однородными членами?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1)Я  повернул  в  </w:t>
      </w: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 xml:space="preserve">длинную   липовую  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аллею.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2) В  сугробах  снежных  перед  нею  </w:t>
      </w: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 xml:space="preserve">шумит, клубит </w:t>
      </w:r>
      <w:r w:rsidRPr="00B40FD2">
        <w:rPr>
          <w:rFonts w:ascii="Times New Roman" w:hAnsi="Times New Roman"/>
          <w:color w:val="1A1A1A"/>
          <w:sz w:val="24"/>
          <w:szCs w:val="24"/>
        </w:rPr>
        <w:t>волной своею кипучий, желтый и</w:t>
      </w:r>
      <w:r w:rsidRPr="00B40FD2">
        <w:rPr>
          <w:rFonts w:ascii="Times New Roman" w:hAnsi="Times New Roman"/>
          <w:color w:val="1A1A1A"/>
          <w:sz w:val="24"/>
          <w:szCs w:val="24"/>
          <w:vertAlign w:val="superscript"/>
        </w:rPr>
        <w:t xml:space="preserve">; 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седой поток.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3) </w:t>
      </w: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 xml:space="preserve">Онегин, добрый мой приятель, 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родился на брегах Невы.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4) </w:t>
      </w: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 xml:space="preserve">Кучер   Селифан 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отправился на конюшню возиться около лошадей.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2.В каком предложении нет обособленного обсто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softHyphen/>
        <w:t>ятельства? (Знаки  препинания  не  расставлены)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1) Савельич  согласно с мнением ямщика сове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товал воротиться.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2) За неимением комнаты для  проезжающих на станции нам отвели ночлег в дымной </w:t>
      </w:r>
      <w:r w:rsidRPr="00B40FD2">
        <w:rPr>
          <w:rFonts w:ascii="Times New Roman" w:hAnsi="Times New Roman"/>
          <w:iCs/>
          <w:color w:val="1A1A1A"/>
          <w:sz w:val="24"/>
          <w:szCs w:val="24"/>
        </w:rPr>
        <w:t>сакле.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3) Никто  исключая камердинера не видел его   ненапудренным.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4) Репетиция до вечера шла не прерываясь ни на минуту.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 xml:space="preserve"> 3. В  каком предложении нет обращения?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1) Сегодня добрые друзья   повеселю вас новой сказкой.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2) Забудь товарищ  мой  любезный раздор смешной и бесполезный.    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3) Последняя туча рассеянной бури одна ты несешься по ясной лазури.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4) Одна в глуши лесов сосновых давно - дав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но ты ждешь меня.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4. В каком предложении нет вводных слов?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 1) Небольшие розовые  тучки стояли высоко в небе и казалось не плыли мимо а уходили в самую глубь лазури.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iCs/>
          <w:color w:val="1A1A1A"/>
          <w:sz w:val="24"/>
          <w:szCs w:val="24"/>
        </w:rPr>
        <w:t>2</w:t>
      </w: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 xml:space="preserve">) </w:t>
      </w:r>
      <w:r w:rsidRPr="00B40FD2">
        <w:rPr>
          <w:rFonts w:ascii="Times New Roman" w:hAnsi="Times New Roman"/>
          <w:color w:val="1A1A1A"/>
          <w:sz w:val="24"/>
          <w:szCs w:val="24"/>
        </w:rPr>
        <w:t>Это место казалось ему  наилучшим  выра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жением русской природы.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 3) Шторм   казалось  крепчал.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 4) Лучистое солнце  казалось  скользило  по верхушкам деревьев.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5. Какая группа вводных слов обозначает чувства?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говорят, передают, как говорится;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разумеется, конечно, безусловно;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3) благо, к удивлению, к счастью;                   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так сказать, собственно говоря, иначе говоря.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6. Какое предложение не является сложным?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1) Посередине трещал огонек, разложенный на земле, и дым, выталкиваемый обратно из отверстия в крыше, расстилался вокруг густой пеленою.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2) В это время батюшка нанял для меня француза, мсье Бопре, которого выписали из Москвы вместе с годовым запасом вина и прованского масла.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3) Сбитый  нападавшими, филин распустил крылья и, преследуемый всей птичьей оравою, неловко переместился на соседнее дерево.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4) Умытая росой и дождем зелень смотрела особенно весело, в лесу заливались лесные  певцы, в болоте слышался подозритель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ный шорох.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7. Какое  предложение  не является сложносочи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softHyphen/>
        <w:t xml:space="preserve">ненным?    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1)  Еще в полях белеет снег, а воды уж весной шумят.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2) Посредине трещал огонек, расположен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ный на земле, и дым, выталкиваемый  обратно из отверстия в крыше, расстилался вокруг густой пеленою.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3) Сказал  —  и  Петербург возник из дикого болота. </w:t>
      </w: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>)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4) И кого ни встретит, всякий долго-долго смотрят вслед.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8. В каком предложении придаточное изъясни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softHyphen/>
        <w:t>тельное?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Вверху листья деревьев переплетались меж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ду собой так, что совершенно скрыли небо.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От лошадей шел .такой пар, как будто бы они  отхватили не переводя духа станцию.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3) Я никак  не  мог .понять,  как могла тут вырасти такая старая черемуха.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4) Кто работает,  тот не скучает. 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9.В каком- предложении придаточное  цели?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Когда я под вечер вышел в поля, окружав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шие хутор,  я едва держался на ногах.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 xml:space="preserve">2)  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Отец попросил, чтобы я ехал с ним.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iCs/>
          <w:color w:val="1A1A1A"/>
          <w:sz w:val="24"/>
          <w:szCs w:val="24"/>
        </w:rPr>
        <w:t>3)  Что</w:t>
      </w:r>
      <w:r w:rsidRPr="00B40FD2">
        <w:rPr>
          <w:rFonts w:ascii="Times New Roman" w:hAnsi="Times New Roman"/>
          <w:color w:val="1A1A1A"/>
          <w:sz w:val="24"/>
          <w:szCs w:val="24"/>
        </w:rPr>
        <w:t>бы вы мне ни рассказывали, я не смогу поверить вам.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 Перед сумерками мы еще раз сбегали за дро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вами, </w:t>
      </w:r>
      <w:r w:rsidRPr="00B40FD2">
        <w:rPr>
          <w:rFonts w:ascii="Times New Roman" w:hAnsi="Times New Roman"/>
          <w:iCs/>
          <w:color w:val="1A1A1A"/>
          <w:sz w:val="24"/>
          <w:szCs w:val="24"/>
        </w:rPr>
        <w:t>даб</w:t>
      </w: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 xml:space="preserve">ы 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обеспечить себя на ночь.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i/>
          <w:iCs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10. Найдите утверждение, в котором допущена ошибка.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1) Жду от тебя посылки. - Простое предло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жение, односоставное, определенно-личное, распространенное, неосложненное.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Что пишут в газетах? — Простое предло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жение, двусоставное, распространенное,   неосложненное.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Волной разбило лодку. — Простое предло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жение, односоставное, безличное, распространенное, неосложненное.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 Быстро, бешено неслась тройка. — Простое  предложение, двусоставное, распространен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ное, осложнено однородными об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стоятельствами.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11. На   месте   каких   цифр должен  быть  знак  препи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softHyphen/>
        <w:t>нания?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iCs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Мама расстелила на траве скатерть (1) доста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ла провизию (2) и сказала (З) что (4) пока мы не поедим (5) она нас никуда не отпустит.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2, 3, 5.            2)  1, 3,  5.                                          3) 1, 2, 3, 4, 5.        4) 1, 3, 4, 5.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12. Какое объяснение пунктуации в предложении   является неправильным?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Светлый месяц (1) почти полный (2) вышел из-за сарая (З) и через двор легли черные тени (4).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1 — запятая выделяет обособленное опре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деление,   стоящее   после   определяемого слова;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2 — запятая выделяет обособленное опреде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ление, стоящее после определяемого слова;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   3) 3 —  запятая разделяет однородные члены   предложения.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iCs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 xml:space="preserve">13.  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>На  месте  каких цифр должен быть знак препи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softHyphen/>
        <w:t>нания?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iCs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Комната была устроена с замечательной роскошью (1) стены были обиты пестрыми (2) бу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харскими коврами (З) на полу красовался на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стоящий (4) персидский ковер (5) весело те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перь игравший на солнце своими вычурными узорами и линялыми красками.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1)2, 3, 5.       2)  1, 3, 5                      3) 2, 3, 4.       4) 1, 2, 3, 4, 5.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Default="001840E6" w:rsidP="005A5BCB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Default="001840E6" w:rsidP="005A5BCB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Default="001840E6" w:rsidP="005A5BCB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Default="001840E6" w:rsidP="005A5BCB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5A5BCB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Система  оценивания   контрольной  работы</w:t>
      </w:r>
    </w:p>
    <w:p w:rsidR="001840E6" w:rsidRPr="00B40FD2" w:rsidRDefault="001840E6" w:rsidP="005A5BCB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5A5BCB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За   правильный  ответ  на  каждое  задание 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1840E6" w:rsidRPr="00B40FD2" w:rsidRDefault="001840E6" w:rsidP="005A5BCB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980"/>
        <w:gridCol w:w="1716"/>
        <w:gridCol w:w="3780"/>
      </w:tblGrid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</w:tbl>
    <w:p w:rsidR="001840E6" w:rsidRPr="00B40FD2" w:rsidRDefault="001840E6" w:rsidP="005A5BCB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5A5BCB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Оценка  «5» (отлично)  ставится</w:t>
      </w:r>
      <w:r>
        <w:rPr>
          <w:rFonts w:ascii="Times New Roman" w:hAnsi="Times New Roman" w:cs="Times New Roman"/>
          <w:color w:val="1A1A1A"/>
        </w:rPr>
        <w:t>, если  обуча4ющийся  набрал   13 баллов,  «4» (хорошо) – от  10  до  12</w:t>
      </w:r>
      <w:r w:rsidRPr="00B40FD2">
        <w:rPr>
          <w:rFonts w:ascii="Times New Roman" w:hAnsi="Times New Roman" w:cs="Times New Roman"/>
          <w:color w:val="1A1A1A"/>
        </w:rPr>
        <w:t xml:space="preserve"> баллов, «3» (удовлетворительно) – от</w:t>
      </w:r>
      <w:r>
        <w:rPr>
          <w:rFonts w:ascii="Times New Roman" w:hAnsi="Times New Roman" w:cs="Times New Roman"/>
          <w:color w:val="1A1A1A"/>
        </w:rPr>
        <w:t xml:space="preserve">  7 до 9</w:t>
      </w:r>
      <w:r w:rsidRPr="00B40FD2">
        <w:rPr>
          <w:rFonts w:ascii="Times New Roman" w:hAnsi="Times New Roman" w:cs="Times New Roman"/>
          <w:color w:val="1A1A1A"/>
        </w:rPr>
        <w:t xml:space="preserve"> баллов, «2» (неудовлетворительно) – от  0  до  6  баллов.</w:t>
      </w:r>
      <w:r>
        <w:rPr>
          <w:rFonts w:ascii="Times New Roman" w:hAnsi="Times New Roman" w:cs="Times New Roman"/>
          <w:color w:val="1A1A1A"/>
        </w:rPr>
        <w:t>4</w:t>
      </w:r>
    </w:p>
    <w:p w:rsidR="001840E6" w:rsidRPr="00B40FD2" w:rsidRDefault="001840E6" w:rsidP="00F23C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2C5B3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вариант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1. Какие из выделенных рядов слов в предложении являются однородными членами?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1) </w:t>
      </w: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 xml:space="preserve">Ночью, перед рассветом, 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я чувствую такое  одиночество.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2) </w:t>
      </w: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 xml:space="preserve">Попрыгунья-стрекоза </w:t>
      </w:r>
      <w:r w:rsidRPr="00B40FD2">
        <w:rPr>
          <w:rFonts w:ascii="Times New Roman" w:hAnsi="Times New Roman"/>
          <w:color w:val="1A1A1A"/>
          <w:sz w:val="24"/>
          <w:szCs w:val="24"/>
        </w:rPr>
        <w:t>лето целое пропела...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3) Тут на широкой улице встретился им  </w:t>
      </w: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 xml:space="preserve">повар  генерала  Жукова, старичок.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4) </w:t>
      </w: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 xml:space="preserve">В глуши, во мраке 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заточенья тянулись тихо дни мои.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2. В каком предложении нет уточняющих членов предложения?(Знаки  пр6епинания  не  расставлены)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1)Там  внизу кишит пестрый мир.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2) С правой стороны возле самого дома текла  быстрая и глубокая речка.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3) В окно весело играя заглядывал юный </w:t>
      </w:r>
      <w:r w:rsidRPr="00B40FD2">
        <w:rPr>
          <w:rFonts w:ascii="Times New Roman" w:hAnsi="Times New Roman"/>
          <w:iCs/>
          <w:color w:val="1A1A1A"/>
          <w:sz w:val="24"/>
          <w:szCs w:val="24"/>
        </w:rPr>
        <w:t>сол</w:t>
      </w:r>
      <w:r w:rsidRPr="00B40FD2">
        <w:rPr>
          <w:rFonts w:ascii="Times New Roman" w:hAnsi="Times New Roman"/>
          <w:iCs/>
          <w:color w:val="1A1A1A"/>
          <w:sz w:val="24"/>
          <w:szCs w:val="24"/>
        </w:rPr>
        <w:softHyphen/>
        <w:t xml:space="preserve">нечный луч.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Я встал  рано утром с восходом солнца.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3. В  каком предложении нет обращения?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1) Пойми  меня мой друг  Елена и мудрой повести поверь.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2) Что же ты моя старушка приумолкла у окна?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3) От меня отцу брат милый  поклонися  не за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будь.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Во глубине сибирских руд храните гордое терпенье...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4. В каком предложении нет вводных слов?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  1) Ведь  это  все  вероятно  для нашего  блага де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лается.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  2) По-моему каждый настоящий талант содер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жит в себе чувство современности.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  3) Все совершенное им было совершенно ес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тественно.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  4) Я  всю зиму  к  сожалению  хворал.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5. Какая группа вводных слов обозначает уверенность –неуверенность  в  информации?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говорят, передают, как говорится;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разумеется, конечно, безусловно;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3) благо, к удивлению, к счастью;                    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так сказать, собственно говоря, иначе говоря.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6. Какое предложение не является сложным?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1) Дубечня — так называлась наша первая станция — находилась в семнадцати верстах от города.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Бричка между тем  поворотила  в более пус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тынные улицы, и скоро потянулись одни    длинные деревянные заборы.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Батюшки не было дома, у матушки не бы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ло свободной минуты — меня позабыли совсем.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В Дарьяльском ущелье так узко, пишет один путешественник, что не только ви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дишь, но, кажется, чувствуешь тесноту.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7. Какое  предложение  не является сложносочи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softHyphen/>
        <w:t xml:space="preserve">ненным?    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1) Здороваясь, он наклонил голову с русыми, медного отлива волосами, потом выпря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мился,  и мы увидели его глаза.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2) Было ли это отражение ночи в каналах, или тонкая полоска зари еще тлела на за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паде?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3) И вся эта земля представляет собой архео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логическую сокровищницу, еще не трону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тую и, конечно, уже недоступную для раскопок.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4) На солнцепеке было тепло и пахло землей.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8. В каком предложении  придаточное  определи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softHyphen/>
        <w:t xml:space="preserve">тельное?                                            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Возвратившиеся из разведки казаки сообщи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ли, что видели много звериных следов.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i/>
          <w:iCs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Я забирался в самую  глушь,  где стоял забро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шенный дом.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Где труд, там и счастье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По мере того как разгорался костер, ярче освещались выступавшие из темноты кусты и стволы деревьев.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9. 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>В каком предложении придаточное места?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i/>
          <w:iCs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1) Деревня, где скучал Евгений, была прелест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ный уголок.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Я остановился в гостинице, где останавлива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ются все прохожие.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3) Везде, где не было мостовой, вдруг   зазелене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ла трава.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4) Командир первой роты спросил, где кормить солдат.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10.Найдите утверждение, в котором допущена ошибка.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Иногда, очень редко, юноша смеялся. — Простое предложение, двусоставное, рас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пространенное,  осложнено обособ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ленным уточняющим обстоятельством.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 Мне было приятно побывать в гостях у дру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зей.— Простое предложение, односостав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ное, распространенное,  неосложненное.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Водитель, остановитесь. — Простое пред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ложение, двусоставное, нераспространен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ное, неосложненное.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Таких, как он, много  здесь собирается. — Простое предложение, двусоставное, рас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пространенное,  осложнено обособ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ленным сравнительным   оборотом.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11.На   месте   каких   цифр должен  быть  знак  препи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softHyphen/>
        <w:t>нания?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iCs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Мама расстелила на траве скатерть (1) доста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ла провизию (2) и сказала (З) что (4) пока мы не поедим (5) она нас никуда не отпустит.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 2, 3, 5.            2)  1, 3,  5.                                          3) 1, 2, 3, 4, 5.        4) 1, 3, 4, 5.</w:t>
      </w:r>
    </w:p>
    <w:p w:rsidR="001840E6" w:rsidRPr="00B40FD2" w:rsidRDefault="001840E6" w:rsidP="00F23C58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color w:val="1A1A1A"/>
          <w:sz w:val="24"/>
          <w:szCs w:val="24"/>
        </w:rPr>
        <w:t>12. Какое объяснение пунктуации в предложении   является неправильным?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Светлый месяц (1) почти полный (2) вышел из-за сарая (З) и через двор легли черные тени (4).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1 — запятая выделяет обособленное опре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деление,   стоящее   после   определяемого слова;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2 — запятая выделяет обособленное опреде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ление, стоящее после определяемого слова;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   3) 3 —  запятая разделяет однородные члены   предложения.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iCs/>
          <w:color w:val="1A1A1A"/>
          <w:sz w:val="24"/>
          <w:szCs w:val="24"/>
        </w:rPr>
      </w:pP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 xml:space="preserve"> 13. 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t>На  месте  каких цифр должен быть знак препи</w:t>
      </w:r>
      <w:r w:rsidRPr="00B40FD2">
        <w:rPr>
          <w:rFonts w:ascii="Times New Roman" w:hAnsi="Times New Roman"/>
          <w:i/>
          <w:color w:val="1A1A1A"/>
          <w:sz w:val="24"/>
          <w:szCs w:val="24"/>
        </w:rPr>
        <w:softHyphen/>
        <w:t>нания?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iCs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Комната была устроена с замечательной роскошью (1) стены были обиты пестрыми (2) бу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харскими коврами (З) на полу красовался на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>стоящий (4) персидский ковер (5) весело те</w:t>
      </w:r>
      <w:r w:rsidRPr="00B40FD2">
        <w:rPr>
          <w:rFonts w:ascii="Times New Roman" w:hAnsi="Times New Roman"/>
          <w:color w:val="1A1A1A"/>
          <w:sz w:val="24"/>
          <w:szCs w:val="24"/>
        </w:rPr>
        <w:softHyphen/>
        <w:t xml:space="preserve">перь игравший на солнце своими вычурными узорами и линялыми красками. </w:t>
      </w:r>
    </w:p>
    <w:p w:rsidR="001840E6" w:rsidRPr="00B40FD2" w:rsidRDefault="001840E6" w:rsidP="00C374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1)2, 3, 5.       2)  1, 3, 5                      3) 2, 3, 4.       4) 1, 2, 3, 4, 5.</w:t>
      </w:r>
    </w:p>
    <w:p w:rsidR="001840E6" w:rsidRPr="00B40FD2" w:rsidRDefault="001840E6" w:rsidP="00C374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Default="001840E6" w:rsidP="00C374E1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Default="001840E6" w:rsidP="00C374E1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F23C58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Система  оценивания   контрольной  работы</w:t>
      </w:r>
    </w:p>
    <w:p w:rsidR="001840E6" w:rsidRPr="00B40FD2" w:rsidRDefault="001840E6" w:rsidP="00F23C58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F23C58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За   правильный  ответ  на  каждое  задание 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1840E6" w:rsidRPr="00B40FD2" w:rsidRDefault="001840E6" w:rsidP="00F23C58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980"/>
        <w:gridCol w:w="1716"/>
        <w:gridCol w:w="3780"/>
      </w:tblGrid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</w:tbl>
    <w:p w:rsidR="001840E6" w:rsidRPr="00B40FD2" w:rsidRDefault="001840E6" w:rsidP="00F23C58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F23C58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Оценка  «5» (отлично)  ставится</w:t>
      </w:r>
      <w:r>
        <w:rPr>
          <w:rFonts w:ascii="Times New Roman" w:hAnsi="Times New Roman" w:cs="Times New Roman"/>
          <w:color w:val="1A1A1A"/>
        </w:rPr>
        <w:t>, если  обуча4ющийся  набрал   13 баллов,  «4» (хорошо) – от  10  до  12</w:t>
      </w:r>
      <w:r w:rsidRPr="00B40FD2">
        <w:rPr>
          <w:rFonts w:ascii="Times New Roman" w:hAnsi="Times New Roman" w:cs="Times New Roman"/>
          <w:color w:val="1A1A1A"/>
        </w:rPr>
        <w:t xml:space="preserve"> баллов, «3» (удовлетворительно) – от</w:t>
      </w:r>
      <w:r>
        <w:rPr>
          <w:rFonts w:ascii="Times New Roman" w:hAnsi="Times New Roman" w:cs="Times New Roman"/>
          <w:color w:val="1A1A1A"/>
        </w:rPr>
        <w:t xml:space="preserve">  7 до 9</w:t>
      </w:r>
      <w:r w:rsidRPr="00B40FD2">
        <w:rPr>
          <w:rFonts w:ascii="Times New Roman" w:hAnsi="Times New Roman" w:cs="Times New Roman"/>
          <w:color w:val="1A1A1A"/>
        </w:rPr>
        <w:t xml:space="preserve"> баллов, «2» (неудовлетворительно) – от  0  до  6  баллов.</w:t>
      </w:r>
      <w:r>
        <w:rPr>
          <w:rFonts w:ascii="Times New Roman" w:hAnsi="Times New Roman" w:cs="Times New Roman"/>
          <w:color w:val="1A1A1A"/>
        </w:rPr>
        <w:t>4</w:t>
      </w:r>
    </w:p>
    <w:p w:rsidR="001840E6" w:rsidRDefault="001840E6" w:rsidP="00C374E1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Default="001840E6" w:rsidP="00C374E1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Default="001840E6" w:rsidP="00A22473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>
        <w:rPr>
          <w:rFonts w:ascii="Times New Roman" w:hAnsi="Times New Roman"/>
          <w:b/>
          <w:color w:val="1A1A1A"/>
          <w:sz w:val="24"/>
          <w:szCs w:val="24"/>
        </w:rPr>
        <w:t>Диагностическая  контрольная  работа</w:t>
      </w:r>
    </w:p>
    <w:p w:rsidR="001840E6" w:rsidRDefault="001840E6" w:rsidP="00C374E1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Default="001840E6" w:rsidP="00A22473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636A3E">
        <w:rPr>
          <w:rFonts w:ascii="Times New Roman" w:hAnsi="Times New Roman"/>
          <w:b/>
          <w:color w:val="1A1A1A"/>
          <w:sz w:val="24"/>
          <w:szCs w:val="24"/>
        </w:rPr>
        <w:t>Вариант  1</w:t>
      </w:r>
    </w:p>
    <w:p w:rsidR="001840E6" w:rsidRPr="00636A3E" w:rsidRDefault="001840E6" w:rsidP="00A22473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636A3E" w:rsidRDefault="001840E6" w:rsidP="00A22473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636A3E">
        <w:rPr>
          <w:rFonts w:ascii="Times New Roman" w:hAnsi="Times New Roman"/>
          <w:b/>
          <w:i/>
          <w:color w:val="1A1A1A"/>
          <w:sz w:val="24"/>
          <w:szCs w:val="24"/>
        </w:rPr>
        <w:t>1.  Выпишите  слово, в  котором  ВЕРНО  выделена  буква, обозначающая  ударный  гласный  звук.</w:t>
      </w:r>
    </w:p>
    <w:p w:rsidR="001840E6" w:rsidRPr="00636A3E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 xml:space="preserve">       звОнит                               тОрты</w:t>
      </w:r>
    </w:p>
    <w:p w:rsidR="001840E6" w:rsidRPr="00636A3E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 xml:space="preserve">     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636A3E">
        <w:rPr>
          <w:rFonts w:ascii="Times New Roman" w:hAnsi="Times New Roman"/>
          <w:color w:val="1A1A1A"/>
          <w:sz w:val="24"/>
          <w:szCs w:val="24"/>
        </w:rPr>
        <w:t xml:space="preserve"> дОговор   </w:t>
      </w:r>
      <w:r>
        <w:rPr>
          <w:rFonts w:ascii="Times New Roman" w:hAnsi="Times New Roman"/>
          <w:color w:val="1A1A1A"/>
          <w:sz w:val="24"/>
          <w:szCs w:val="24"/>
        </w:rPr>
        <w:t xml:space="preserve">                          квАртал</w:t>
      </w:r>
      <w:r w:rsidRPr="00636A3E">
        <w:rPr>
          <w:rFonts w:ascii="Times New Roman" w:hAnsi="Times New Roman"/>
          <w:color w:val="1A1A1A"/>
          <w:sz w:val="24"/>
          <w:szCs w:val="24"/>
        </w:rPr>
        <w:t xml:space="preserve">    </w:t>
      </w:r>
    </w:p>
    <w:p w:rsidR="001840E6" w:rsidRDefault="001840E6" w:rsidP="00A2247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</w:p>
    <w:p w:rsidR="001840E6" w:rsidRDefault="001840E6" w:rsidP="00A2247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3C2ED9">
        <w:rPr>
          <w:rFonts w:ascii="Times New Roman" w:hAnsi="Times New Roman"/>
          <w:b/>
          <w:i/>
          <w:color w:val="1A1A1A"/>
          <w:sz w:val="24"/>
          <w:szCs w:val="24"/>
        </w:rPr>
        <w:t xml:space="preserve">2. </w:t>
      </w:r>
      <w:r>
        <w:rPr>
          <w:rFonts w:ascii="Times New Roman" w:hAnsi="Times New Roman"/>
          <w:b/>
          <w:i/>
          <w:color w:val="1A1A1A"/>
          <w:sz w:val="24"/>
          <w:szCs w:val="24"/>
        </w:rPr>
        <w:t xml:space="preserve">Синоним – это…    </w:t>
      </w:r>
    </w:p>
    <w:p w:rsidR="001840E6" w:rsidRPr="003C2ED9" w:rsidRDefault="001840E6" w:rsidP="00A2247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>
        <w:rPr>
          <w:rFonts w:ascii="Times New Roman" w:hAnsi="Times New Roman"/>
          <w:b/>
          <w:i/>
          <w:color w:val="1A1A1A"/>
          <w:sz w:val="24"/>
          <w:szCs w:val="24"/>
        </w:rPr>
        <w:t>Подберите  синоним  к  слову    РАВНОДУШНЫЙ.</w:t>
      </w:r>
    </w:p>
    <w:p w:rsidR="001840E6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</w:p>
    <w:p w:rsidR="001840E6" w:rsidRPr="003C2ED9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  <w:r w:rsidRPr="003C2ED9">
        <w:rPr>
          <w:rFonts w:ascii="Times New Roman" w:hAnsi="Times New Roman"/>
          <w:b/>
          <w:i/>
          <w:color w:val="1A1A1A"/>
          <w:sz w:val="24"/>
          <w:szCs w:val="24"/>
        </w:rPr>
        <w:t>3. Установите  соответствие  между  выделенным  словом (сочетанием) и  средством  выразительности.</w:t>
      </w:r>
    </w:p>
    <w:p w:rsidR="001840E6" w:rsidRPr="00636A3E" w:rsidRDefault="001840E6" w:rsidP="00A22473">
      <w:pPr>
        <w:pStyle w:val="HTMLPreformatted"/>
        <w:rPr>
          <w:rFonts w:ascii="Times New Roman" w:hAnsi="Times New Roman" w:cs="Times New Roman"/>
          <w:color w:val="1A1A1A"/>
          <w:sz w:val="24"/>
          <w:szCs w:val="24"/>
        </w:rPr>
      </w:pPr>
      <w:r w:rsidRPr="00636A3E">
        <w:rPr>
          <w:rFonts w:ascii="Times New Roman" w:hAnsi="Times New Roman" w:cs="Times New Roman"/>
          <w:color w:val="1A1A1A"/>
          <w:sz w:val="24"/>
          <w:szCs w:val="24"/>
        </w:rPr>
        <w:t xml:space="preserve"> 1) Как  молоком  облитые,</w:t>
      </w:r>
    </w:p>
    <w:p w:rsidR="001840E6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        Стоят сады вишневые…  </w:t>
      </w:r>
      <w:r w:rsidRPr="00636A3E">
        <w:rPr>
          <w:rFonts w:ascii="Times New Roman" w:hAnsi="Times New Roman"/>
          <w:color w:val="1A1A1A"/>
          <w:sz w:val="24"/>
          <w:szCs w:val="24"/>
        </w:rPr>
        <w:t>(Н.А.Некрасов)</w:t>
      </w:r>
    </w:p>
    <w:p w:rsidR="001840E6" w:rsidRPr="00636A3E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 xml:space="preserve">  2) "В  </w:t>
      </w:r>
      <w:r w:rsidRPr="00636A3E">
        <w:rPr>
          <w:rFonts w:ascii="Times New Roman" w:hAnsi="Times New Roman"/>
          <w:i/>
          <w:color w:val="1A1A1A"/>
          <w:sz w:val="24"/>
          <w:szCs w:val="24"/>
        </w:rPr>
        <w:t xml:space="preserve"> </w:t>
      </w:r>
      <w:r w:rsidRPr="00636A3E">
        <w:rPr>
          <w:rFonts w:ascii="Times New Roman" w:hAnsi="Times New Roman"/>
          <w:color w:val="1A1A1A"/>
          <w:sz w:val="24"/>
          <w:szCs w:val="24"/>
        </w:rPr>
        <w:t xml:space="preserve"> сто  сорок  солнц</w:t>
      </w:r>
      <w:r w:rsidRPr="00636A3E">
        <w:rPr>
          <w:rFonts w:ascii="Times New Roman" w:hAnsi="Times New Roman"/>
          <w:i/>
          <w:color w:val="1A1A1A"/>
          <w:sz w:val="24"/>
          <w:szCs w:val="24"/>
        </w:rPr>
        <w:t xml:space="preserve">  </w:t>
      </w:r>
      <w:r w:rsidRPr="00636A3E">
        <w:rPr>
          <w:rFonts w:ascii="Times New Roman" w:hAnsi="Times New Roman"/>
          <w:color w:val="1A1A1A"/>
          <w:sz w:val="24"/>
          <w:szCs w:val="24"/>
        </w:rPr>
        <w:t>закат  пылал…" (В.Маяковский)</w:t>
      </w:r>
    </w:p>
    <w:p w:rsidR="001840E6" w:rsidRPr="00636A3E" w:rsidRDefault="001840E6" w:rsidP="00A22473">
      <w:pPr>
        <w:pStyle w:val="HTMLAddress"/>
        <w:jc w:val="both"/>
        <w:rPr>
          <w:i w:val="0"/>
          <w:color w:val="1A1A1A"/>
        </w:rPr>
      </w:pPr>
      <w:r w:rsidRPr="00636A3E">
        <w:rPr>
          <w:i w:val="0"/>
          <w:color w:val="1A1A1A"/>
        </w:rPr>
        <w:t xml:space="preserve"> 3)</w:t>
      </w:r>
      <w:r w:rsidRPr="00636A3E">
        <w:rPr>
          <w:color w:val="1A1A1A"/>
        </w:rPr>
        <w:t xml:space="preserve"> </w:t>
      </w:r>
      <w:r w:rsidRPr="00636A3E">
        <w:rPr>
          <w:i w:val="0"/>
          <w:color w:val="1A1A1A"/>
        </w:rPr>
        <w:t>"</w:t>
      </w:r>
      <w:r w:rsidRPr="00636A3E">
        <w:rPr>
          <w:rStyle w:val="Emphasis"/>
          <w:color w:val="1A1A1A"/>
        </w:rPr>
        <w:t xml:space="preserve">Грохочет эхо по  горам, </w:t>
      </w:r>
    </w:p>
    <w:p w:rsidR="001840E6" w:rsidRPr="00636A3E" w:rsidRDefault="001840E6" w:rsidP="00A22473">
      <w:pPr>
        <w:pStyle w:val="HTMLAddress"/>
        <w:jc w:val="both"/>
        <w:rPr>
          <w:i w:val="0"/>
          <w:color w:val="1A1A1A"/>
        </w:rPr>
      </w:pPr>
      <w:r w:rsidRPr="00636A3E">
        <w:rPr>
          <w:rStyle w:val="Emphasis"/>
          <w:color w:val="1A1A1A"/>
        </w:rPr>
        <w:t xml:space="preserve">       Как   гром   гремящий по  громам... "  (Г.Р.Державин)</w:t>
      </w:r>
    </w:p>
    <w:p w:rsidR="001840E6" w:rsidRPr="00636A3E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  <w:sectPr w:rsidR="001840E6" w:rsidSect="005237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840E6" w:rsidRPr="00636A3E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>А) лексический   повтор</w:t>
      </w:r>
    </w:p>
    <w:p w:rsidR="001840E6" w:rsidRPr="00636A3E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>Б) аллитерация</w:t>
      </w:r>
    </w:p>
    <w:p w:rsidR="001840E6" w:rsidRPr="00636A3E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>В) гипербола</w:t>
      </w:r>
    </w:p>
    <w:p w:rsidR="001840E6" w:rsidRPr="00636A3E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>Г) сравнение</w:t>
      </w:r>
    </w:p>
    <w:p w:rsidR="001840E6" w:rsidRDefault="001840E6" w:rsidP="00A2247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i/>
          <w:color w:val="1A1A1A"/>
          <w:sz w:val="24"/>
          <w:szCs w:val="24"/>
        </w:rPr>
        <w:sectPr w:rsidR="001840E6" w:rsidSect="0052372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840E6" w:rsidRPr="00636A3E" w:rsidRDefault="001840E6" w:rsidP="00A2247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i/>
          <w:color w:val="1A1A1A"/>
          <w:sz w:val="24"/>
          <w:szCs w:val="24"/>
        </w:rPr>
      </w:pPr>
    </w:p>
    <w:p w:rsidR="001840E6" w:rsidRPr="00636A3E" w:rsidRDefault="001840E6" w:rsidP="00A22473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636A3E">
        <w:rPr>
          <w:rFonts w:ascii="Times New Roman" w:hAnsi="Times New Roman"/>
          <w:b/>
          <w:i/>
          <w:color w:val="1A1A1A"/>
          <w:sz w:val="24"/>
          <w:szCs w:val="24"/>
        </w:rPr>
        <w:t xml:space="preserve">4. В  каждом  предложении  НЕВЕРНО употреблено  выделенное  слово. Исправьте  ошибку, подобрав  к  нему  пароним,   запишите  подобранное  Вами  слово.  </w:t>
      </w:r>
    </w:p>
    <w:p w:rsidR="001840E6" w:rsidRPr="00636A3E" w:rsidRDefault="001840E6" w:rsidP="00A2247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По  горным  КАМЕННЫМ  тропам  проводник  уверенно  вёл  группу.</w:t>
      </w:r>
    </w:p>
    <w:p w:rsidR="001840E6" w:rsidRDefault="001840E6" w:rsidP="00A2247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>Сегодня  я  совершил  УДАЧЛИВУЮ  покупку – приобрёл  собрание  сочинение  А.С.Пушкина.</w:t>
      </w:r>
    </w:p>
    <w:p w:rsidR="001840E6" w:rsidRDefault="001840E6" w:rsidP="00A2247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Этот  ЖИЛИЩНЫЙ   дом  был  построен  очень  быстро.</w:t>
      </w:r>
    </w:p>
    <w:p w:rsidR="001840E6" w:rsidRPr="00636A3E" w:rsidRDefault="001840E6" w:rsidP="00A2247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ГОДОВАЛЫЙ опыт  работы.</w:t>
      </w:r>
    </w:p>
    <w:p w:rsidR="001840E6" w:rsidRPr="003C2ED9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671669" w:rsidRDefault="001840E6" w:rsidP="00A22473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636A3E">
        <w:rPr>
          <w:rFonts w:ascii="Times New Roman" w:hAnsi="Times New Roman"/>
          <w:b/>
          <w:i/>
          <w:color w:val="1A1A1A"/>
          <w:sz w:val="24"/>
          <w:szCs w:val="24"/>
        </w:rPr>
        <w:t>5. Запишите  предложения, исправив  допущенные  ошибки:</w:t>
      </w:r>
    </w:p>
    <w:p w:rsidR="001840E6" w:rsidRPr="00636A3E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Все, кто  читали  «капитанскую  дочку» А.С.Пушкина, сочувствуют  главным  героям.</w:t>
      </w:r>
    </w:p>
    <w:p w:rsidR="001840E6" w:rsidRPr="00636A3E" w:rsidRDefault="001840E6" w:rsidP="00A2247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Анализируя  стихотворение, у  нас  завязался  спор.</w:t>
      </w:r>
    </w:p>
    <w:p w:rsidR="001840E6" w:rsidRPr="00636A3E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Более  шестиста  студентов  участвовали  в  акции</w:t>
      </w:r>
      <w:r w:rsidRPr="00636A3E">
        <w:rPr>
          <w:rFonts w:ascii="Times New Roman" w:hAnsi="Times New Roman"/>
          <w:color w:val="1A1A1A"/>
          <w:sz w:val="24"/>
          <w:szCs w:val="24"/>
        </w:rPr>
        <w:t>.</w:t>
      </w:r>
    </w:p>
    <w:p w:rsidR="001840E6" w:rsidRPr="00636A3E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>Эта  книга  более  интереснее.</w:t>
      </w:r>
    </w:p>
    <w:p w:rsidR="001840E6" w:rsidRPr="00636A3E" w:rsidRDefault="001840E6" w:rsidP="00A2247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 xml:space="preserve">Автор 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636A3E">
        <w:rPr>
          <w:rFonts w:ascii="Times New Roman" w:hAnsi="Times New Roman"/>
          <w:color w:val="1A1A1A"/>
          <w:sz w:val="24"/>
          <w:szCs w:val="24"/>
        </w:rPr>
        <w:t xml:space="preserve">описывает 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636A3E">
        <w:rPr>
          <w:rFonts w:ascii="Times New Roman" w:hAnsi="Times New Roman"/>
          <w:color w:val="1A1A1A"/>
          <w:sz w:val="24"/>
          <w:szCs w:val="24"/>
        </w:rPr>
        <w:t xml:space="preserve">трогательную 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636A3E">
        <w:rPr>
          <w:rFonts w:ascii="Times New Roman" w:hAnsi="Times New Roman"/>
          <w:color w:val="1A1A1A"/>
          <w:sz w:val="24"/>
          <w:szCs w:val="24"/>
        </w:rPr>
        <w:t xml:space="preserve">верность 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636A3E">
        <w:rPr>
          <w:rFonts w:ascii="Times New Roman" w:hAnsi="Times New Roman"/>
          <w:color w:val="1A1A1A"/>
          <w:sz w:val="24"/>
          <w:szCs w:val="24"/>
        </w:rPr>
        <w:t xml:space="preserve">Ирины 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636A3E">
        <w:rPr>
          <w:rFonts w:ascii="Times New Roman" w:hAnsi="Times New Roman"/>
          <w:color w:val="1A1A1A"/>
          <w:sz w:val="24"/>
          <w:szCs w:val="24"/>
        </w:rPr>
        <w:t>к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636A3E">
        <w:rPr>
          <w:rFonts w:ascii="Times New Roman" w:hAnsi="Times New Roman"/>
          <w:color w:val="1A1A1A"/>
          <w:sz w:val="24"/>
          <w:szCs w:val="24"/>
        </w:rPr>
        <w:t xml:space="preserve"> любимому 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636A3E">
        <w:rPr>
          <w:rFonts w:ascii="Times New Roman" w:hAnsi="Times New Roman"/>
          <w:color w:val="1A1A1A"/>
          <w:sz w:val="24"/>
          <w:szCs w:val="24"/>
        </w:rPr>
        <w:t>человеку.</w:t>
      </w:r>
    </w:p>
    <w:p w:rsidR="001840E6" w:rsidRPr="00636A3E" w:rsidRDefault="001840E6" w:rsidP="00A22473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</w:p>
    <w:p w:rsidR="001840E6" w:rsidRPr="00636A3E" w:rsidRDefault="001840E6" w:rsidP="00A22473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 xml:space="preserve">6. </w:t>
      </w:r>
      <w:r w:rsidRPr="00636A3E">
        <w:rPr>
          <w:rFonts w:ascii="Times New Roman" w:hAnsi="Times New Roman"/>
          <w:b/>
          <w:i/>
          <w:color w:val="1A1A1A"/>
          <w:sz w:val="24"/>
          <w:szCs w:val="24"/>
        </w:rPr>
        <w:t>Прочитайте  текст:</w:t>
      </w:r>
    </w:p>
    <w:p w:rsidR="001840E6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 xml:space="preserve"> Сколько  на  российских  просторах  раскидано  больших и  маленьких  селений. И  у  каждого  из  них  есть  своё  лицо, своя  история.  Редко  найдёшь  в печатных  источниках  или  в  памяти  народной  год  рождения  той  или  иной  деревеньки.  Иногда  лишь  старинная  книжка  донесёт  до  нас  из  глубины  веков  имя  основателя  или  интересное  событие, которое  произошло в  этом  селе.  И мы  часами  размышляем  о  прошлой  жизни, пытаемся  найти  в  ней  что-то нужное  нам  сегодня.  Что  мы  там  ищем?   Свою  родословную?  И</w:t>
      </w:r>
      <w:r>
        <w:rPr>
          <w:rFonts w:ascii="Times New Roman" w:hAnsi="Times New Roman"/>
          <w:color w:val="1A1A1A"/>
          <w:sz w:val="24"/>
          <w:szCs w:val="24"/>
        </w:rPr>
        <w:t xml:space="preserve">стоки  народного характера. </w:t>
      </w:r>
      <w:r w:rsidRPr="00636A3E">
        <w:rPr>
          <w:rFonts w:ascii="Times New Roman" w:hAnsi="Times New Roman"/>
          <w:color w:val="1A1A1A"/>
          <w:sz w:val="24"/>
          <w:szCs w:val="24"/>
        </w:rPr>
        <w:t xml:space="preserve"> Что  бы  мы  ни  искали, ясно  одно: без  памяти  не  прожить.</w:t>
      </w:r>
    </w:p>
    <w:p w:rsidR="001840E6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0B4788" w:rsidRDefault="001840E6" w:rsidP="00A22473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0B4788">
        <w:rPr>
          <w:rFonts w:ascii="Times New Roman" w:hAnsi="Times New Roman"/>
          <w:b/>
          <w:i/>
          <w:color w:val="1A1A1A"/>
          <w:sz w:val="24"/>
          <w:szCs w:val="24"/>
        </w:rPr>
        <w:t xml:space="preserve">Определите  основную мысль, выраженную  в  данном  тексте. Согласны  или не  согласны  Вы  с  мнением  автора?  Аргументируйте  свой  ответ.  (Объём  текста  75-120  слов) </w:t>
      </w:r>
    </w:p>
    <w:p w:rsidR="001840E6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Default="001840E6" w:rsidP="00A22473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Default="001840E6" w:rsidP="00A22473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636A3E">
        <w:rPr>
          <w:rFonts w:ascii="Times New Roman" w:hAnsi="Times New Roman"/>
          <w:b/>
          <w:color w:val="1A1A1A"/>
          <w:sz w:val="24"/>
          <w:szCs w:val="24"/>
        </w:rPr>
        <w:t>Вариант 2</w:t>
      </w:r>
    </w:p>
    <w:p w:rsidR="001840E6" w:rsidRPr="00636A3E" w:rsidRDefault="001840E6" w:rsidP="00A22473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636A3E" w:rsidRDefault="001840E6" w:rsidP="00A22473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1A1A1A"/>
          <w:sz w:val="24"/>
          <w:szCs w:val="24"/>
        </w:rPr>
      </w:pPr>
      <w:r w:rsidRPr="00636A3E">
        <w:rPr>
          <w:rFonts w:ascii="Times New Roman" w:hAnsi="Times New Roman"/>
          <w:b/>
          <w:bCs/>
          <w:i/>
          <w:iCs/>
          <w:color w:val="1A1A1A"/>
          <w:sz w:val="24"/>
          <w:szCs w:val="24"/>
        </w:rPr>
        <w:t>1.  Выпишите  слово, в  котором  ВЕРНО  выделена  буква, обозначающая  ударный  гласный  звук.</w:t>
      </w:r>
    </w:p>
    <w:p w:rsidR="001840E6" w:rsidRPr="00636A3E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 xml:space="preserve">       красивЕе                              катАлог</w:t>
      </w:r>
    </w:p>
    <w:p w:rsidR="001840E6" w:rsidRPr="00636A3E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 xml:space="preserve">       спАла           </w:t>
      </w:r>
      <w:r>
        <w:rPr>
          <w:rFonts w:ascii="Times New Roman" w:hAnsi="Times New Roman"/>
          <w:color w:val="1A1A1A"/>
          <w:sz w:val="24"/>
          <w:szCs w:val="24"/>
        </w:rPr>
        <w:t xml:space="preserve">                        тУфель</w:t>
      </w:r>
      <w:r w:rsidRPr="00636A3E">
        <w:rPr>
          <w:rFonts w:ascii="Times New Roman" w:hAnsi="Times New Roman"/>
          <w:color w:val="1A1A1A"/>
          <w:sz w:val="24"/>
          <w:szCs w:val="24"/>
        </w:rPr>
        <w:t xml:space="preserve">     </w:t>
      </w:r>
    </w:p>
    <w:p w:rsidR="001840E6" w:rsidRDefault="001840E6" w:rsidP="00A2247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</w:p>
    <w:p w:rsidR="001840E6" w:rsidRDefault="001840E6" w:rsidP="00A2247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3C2ED9">
        <w:rPr>
          <w:rFonts w:ascii="Times New Roman" w:hAnsi="Times New Roman"/>
          <w:b/>
          <w:i/>
          <w:color w:val="1A1A1A"/>
          <w:sz w:val="24"/>
          <w:szCs w:val="24"/>
        </w:rPr>
        <w:t xml:space="preserve">2. </w:t>
      </w:r>
      <w:r>
        <w:rPr>
          <w:rFonts w:ascii="Times New Roman" w:hAnsi="Times New Roman"/>
          <w:b/>
          <w:i/>
          <w:color w:val="1A1A1A"/>
          <w:sz w:val="24"/>
          <w:szCs w:val="24"/>
        </w:rPr>
        <w:t xml:space="preserve"> Антоним  – это…    </w:t>
      </w:r>
    </w:p>
    <w:p w:rsidR="001840E6" w:rsidRPr="003C2ED9" w:rsidRDefault="001840E6" w:rsidP="00A2247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>
        <w:rPr>
          <w:rFonts w:ascii="Times New Roman" w:hAnsi="Times New Roman"/>
          <w:b/>
          <w:i/>
          <w:color w:val="1A1A1A"/>
          <w:sz w:val="24"/>
          <w:szCs w:val="24"/>
        </w:rPr>
        <w:t>Подберите  антоним  к  слову    СПОКОЙНЫЙ.</w:t>
      </w:r>
    </w:p>
    <w:p w:rsidR="001840E6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C77A0B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C77A0B">
        <w:rPr>
          <w:rFonts w:ascii="Times New Roman" w:hAnsi="Times New Roman"/>
          <w:b/>
          <w:i/>
          <w:color w:val="1A1A1A"/>
          <w:sz w:val="24"/>
          <w:szCs w:val="24"/>
        </w:rPr>
        <w:t>3.   Установите  соответствие  между  выделенным  словом (сочетанием) и  средством  выразительности.</w:t>
      </w:r>
    </w:p>
    <w:p w:rsidR="001840E6" w:rsidRPr="00636A3E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>1)    "</w:t>
      </w:r>
      <w:r w:rsidRPr="00636A3E">
        <w:rPr>
          <w:rFonts w:ascii="Times New Roman" w:hAnsi="Times New Roman"/>
          <w:iCs/>
          <w:color w:val="1A1A1A"/>
          <w:sz w:val="24"/>
          <w:szCs w:val="24"/>
        </w:rPr>
        <w:t>Клянусь    я  первым  днём  творения</w:t>
      </w:r>
      <w:r w:rsidRPr="00636A3E">
        <w:rPr>
          <w:rFonts w:ascii="Times New Roman" w:hAnsi="Times New Roman"/>
          <w:color w:val="1A1A1A"/>
          <w:sz w:val="24"/>
          <w:szCs w:val="24"/>
        </w:rPr>
        <w:t>,</w:t>
      </w:r>
    </w:p>
    <w:p w:rsidR="001840E6" w:rsidRPr="00636A3E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 xml:space="preserve">        </w:t>
      </w:r>
      <w:r w:rsidRPr="00636A3E">
        <w:rPr>
          <w:rFonts w:ascii="Times New Roman" w:hAnsi="Times New Roman"/>
          <w:iCs/>
          <w:color w:val="1A1A1A"/>
          <w:sz w:val="24"/>
          <w:szCs w:val="24"/>
        </w:rPr>
        <w:t xml:space="preserve"> Клянусь  его  последним  днём…</w:t>
      </w:r>
      <w:r w:rsidRPr="00636A3E">
        <w:rPr>
          <w:rFonts w:ascii="Times New Roman" w:hAnsi="Times New Roman"/>
          <w:color w:val="1A1A1A"/>
          <w:sz w:val="24"/>
          <w:szCs w:val="24"/>
        </w:rPr>
        <w:t xml:space="preserve">" </w:t>
      </w:r>
    </w:p>
    <w:p w:rsidR="001840E6" w:rsidRPr="00636A3E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 xml:space="preserve">                                                                          (М.Лермонтов)</w:t>
      </w:r>
      <w:r w:rsidRPr="00636A3E">
        <w:rPr>
          <w:rFonts w:ascii="Times New Roman" w:hAnsi="Times New Roman"/>
          <w:color w:val="1A1A1A"/>
          <w:sz w:val="24"/>
          <w:szCs w:val="24"/>
        </w:rPr>
        <w:br/>
        <w:t>2)   "Полюбил  богатый – бедную…"  (М.Цветаева).</w:t>
      </w:r>
    </w:p>
    <w:p w:rsidR="001840E6" w:rsidRPr="00636A3E" w:rsidRDefault="001840E6" w:rsidP="00A22473">
      <w:pPr>
        <w:pStyle w:val="style4"/>
        <w:spacing w:before="0" w:beforeAutospacing="0" w:after="0" w:afterAutospacing="0"/>
        <w:rPr>
          <w:color w:val="1A1A1A"/>
        </w:rPr>
      </w:pPr>
      <w:r w:rsidRPr="00636A3E">
        <w:rPr>
          <w:color w:val="1A1A1A"/>
        </w:rPr>
        <w:t xml:space="preserve">3)   "Бегут  и  будят  сонный  брег, бегут,  и  блещут,  и  гласят" (Ф.И.Тютчев) </w:t>
      </w:r>
    </w:p>
    <w:p w:rsidR="001840E6" w:rsidRPr="00636A3E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  <w:sectPr w:rsidR="001840E6" w:rsidSect="0052372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36A3E">
        <w:rPr>
          <w:rFonts w:ascii="Times New Roman" w:hAnsi="Times New Roman"/>
          <w:color w:val="1A1A1A"/>
          <w:sz w:val="24"/>
          <w:szCs w:val="24"/>
        </w:rPr>
        <w:t xml:space="preserve"> </w:t>
      </w:r>
    </w:p>
    <w:p w:rsidR="001840E6" w:rsidRPr="00636A3E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>А) антитеза</w:t>
      </w:r>
    </w:p>
    <w:p w:rsidR="001840E6" w:rsidRPr="00636A3E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 xml:space="preserve"> Б) олицетворение</w:t>
      </w:r>
    </w:p>
    <w:p w:rsidR="001840E6" w:rsidRPr="00636A3E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 xml:space="preserve"> В) лексический   повтор</w:t>
      </w:r>
    </w:p>
    <w:p w:rsidR="001840E6" w:rsidRPr="00523722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 xml:space="preserve"> Г) аллитерация</w:t>
      </w:r>
    </w:p>
    <w:p w:rsidR="001840E6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636A3E" w:rsidRDefault="001840E6" w:rsidP="00A2247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>
        <w:rPr>
          <w:rFonts w:ascii="Times New Roman" w:hAnsi="Times New Roman"/>
          <w:b/>
          <w:i/>
          <w:color w:val="1A1A1A"/>
          <w:sz w:val="24"/>
          <w:szCs w:val="24"/>
        </w:rPr>
        <w:t>4.</w:t>
      </w:r>
      <w:r w:rsidRPr="00636A3E">
        <w:rPr>
          <w:rFonts w:ascii="Times New Roman" w:hAnsi="Times New Roman"/>
          <w:b/>
          <w:i/>
          <w:color w:val="1A1A1A"/>
          <w:sz w:val="24"/>
          <w:szCs w:val="24"/>
        </w:rPr>
        <w:t xml:space="preserve">В  каком  предложении  НЕВЕРНО употреблено  выделенное  слово. Исправьте  ошибку, подобрав  к  нему  пароним, и  запишите  его.  </w:t>
      </w:r>
    </w:p>
    <w:p w:rsidR="001840E6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>В  магазине  был  представлен  огромный  ОТБОР  дисков  с  записями  известных  исполнителей.</w:t>
      </w:r>
    </w:p>
    <w:p w:rsidR="001840E6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День  обещал  быть  ДОЖДЕВЫМ  и ветреным.</w:t>
      </w:r>
    </w:p>
    <w:p w:rsidR="001840E6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Коллективу  с  успехом  удалось  выполнить  ГОДИЧНЫЙ  план.</w:t>
      </w:r>
    </w:p>
    <w:p w:rsidR="001840E6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Ему  была  ПРЕДСТАВЛЕНА  возможность  повысить  квалификацию.</w:t>
      </w:r>
    </w:p>
    <w:p w:rsidR="001840E6" w:rsidRPr="00636A3E" w:rsidRDefault="001840E6" w:rsidP="00A22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636A3E" w:rsidRDefault="001840E6" w:rsidP="00A22473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636A3E">
        <w:rPr>
          <w:rFonts w:ascii="Times New Roman" w:hAnsi="Times New Roman"/>
          <w:b/>
          <w:i/>
          <w:color w:val="1A1A1A"/>
          <w:sz w:val="24"/>
          <w:szCs w:val="24"/>
        </w:rPr>
        <w:t>5. Запишите  предложения, исправив  допущенные  ошибки:</w:t>
      </w:r>
    </w:p>
    <w:p w:rsidR="001840E6" w:rsidRPr="00636A3E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Были  заключены  важные  договора</w:t>
      </w:r>
      <w:r w:rsidRPr="00636A3E">
        <w:rPr>
          <w:rFonts w:ascii="Times New Roman" w:hAnsi="Times New Roman"/>
          <w:color w:val="1A1A1A"/>
          <w:sz w:val="24"/>
          <w:szCs w:val="24"/>
        </w:rPr>
        <w:t>.</w:t>
      </w:r>
    </w:p>
    <w:p w:rsidR="001840E6" w:rsidRPr="00636A3E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>Езжайте  быстрее!</w:t>
      </w:r>
    </w:p>
    <w:p w:rsidR="001840E6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>Разбирая  это  правило, у  меня  появились  трудности.</w:t>
      </w:r>
    </w:p>
    <w:p w:rsidR="001840E6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В  картине  Левитана  «Дожде»  передана  вся  прелесть  дождливых  сумерек.</w:t>
      </w:r>
    </w:p>
    <w:p w:rsidR="001840E6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Благодаря  современных технологий учёные  исследовали глубины океана и нашли богатейшие залежи нефти.</w:t>
      </w:r>
    </w:p>
    <w:p w:rsidR="001840E6" w:rsidRDefault="001840E6" w:rsidP="00A22473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</w:p>
    <w:p w:rsidR="001840E6" w:rsidRPr="003C2ED9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3C2ED9">
        <w:rPr>
          <w:rFonts w:ascii="Times New Roman" w:hAnsi="Times New Roman"/>
          <w:b/>
          <w:i/>
          <w:color w:val="1A1A1A"/>
          <w:sz w:val="24"/>
          <w:szCs w:val="24"/>
        </w:rPr>
        <w:t>6.Прочитайте  текст</w:t>
      </w:r>
      <w:r w:rsidRPr="003C2ED9">
        <w:rPr>
          <w:rFonts w:ascii="Times New Roman" w:hAnsi="Times New Roman"/>
          <w:color w:val="1A1A1A"/>
          <w:sz w:val="24"/>
          <w:szCs w:val="24"/>
        </w:rPr>
        <w:t xml:space="preserve">. </w:t>
      </w:r>
    </w:p>
    <w:p w:rsidR="001840E6" w:rsidRPr="00636A3E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636A3E">
        <w:rPr>
          <w:rFonts w:ascii="Times New Roman" w:hAnsi="Times New Roman"/>
          <w:color w:val="1A1A1A"/>
          <w:sz w:val="24"/>
          <w:szCs w:val="24"/>
        </w:rPr>
        <w:t xml:space="preserve">В  наши  дни </w:t>
      </w:r>
      <w:r>
        <w:rPr>
          <w:rFonts w:ascii="Times New Roman" w:hAnsi="Times New Roman"/>
          <w:color w:val="1A1A1A"/>
          <w:sz w:val="24"/>
          <w:szCs w:val="24"/>
        </w:rPr>
        <w:t xml:space="preserve"> на  человека  обрушивается  огромное  количество  информации. Всего  знать  нельзя. Наше  время – время  узких  специальностей. Ты  можешь  быть  химиком, электриком, футболистом, писателем, генералом, но  если  ты  русский  человек, ты  обязан  знать, что  такое  «Слово  о  полку  Игореве», Куликовская  битва, рублёвская  «Троица»,  Кирилло-Белозерский  монастырь, вологодское  кружево,  Кижи.</w:t>
      </w:r>
    </w:p>
    <w:p w:rsidR="001840E6" w:rsidRPr="00636A3E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Default="001840E6" w:rsidP="00A22473">
      <w:pPr>
        <w:spacing w:after="0" w:line="240" w:lineRule="auto"/>
        <w:jc w:val="both"/>
        <w:rPr>
          <w:rFonts w:ascii="Times New Roman" w:hAnsi="Times New Roman"/>
          <w:b/>
          <w:i/>
          <w:color w:val="1A1A1A"/>
          <w:sz w:val="24"/>
          <w:szCs w:val="24"/>
        </w:rPr>
      </w:pPr>
      <w:r w:rsidRPr="000B4788">
        <w:rPr>
          <w:rFonts w:ascii="Times New Roman" w:hAnsi="Times New Roman"/>
          <w:b/>
          <w:i/>
          <w:color w:val="1A1A1A"/>
          <w:sz w:val="24"/>
          <w:szCs w:val="24"/>
        </w:rPr>
        <w:t xml:space="preserve">Определите  основную мысль, выраженную  в  данном  тексте. Согласны  или не  согласны  Вы  с  мнением  автора?  Аргументируйте  свой  ответ.  (Объём  текста  75-120  слов) </w:t>
      </w:r>
    </w:p>
    <w:p w:rsidR="001840E6" w:rsidRDefault="001840E6" w:rsidP="00A22473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636A3E" w:rsidRDefault="001840E6" w:rsidP="00A22473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636A3E">
        <w:rPr>
          <w:rFonts w:ascii="Times New Roman" w:hAnsi="Times New Roman"/>
          <w:b/>
          <w:color w:val="1A1A1A"/>
          <w:sz w:val="24"/>
          <w:szCs w:val="24"/>
        </w:rPr>
        <w:t>Система оценивания</w:t>
      </w:r>
    </w:p>
    <w:p w:rsidR="001840E6" w:rsidRPr="00636A3E" w:rsidRDefault="001840E6" w:rsidP="00A22473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276"/>
        <w:gridCol w:w="7938"/>
      </w:tblGrid>
      <w:tr w:rsidR="001840E6" w:rsidRPr="000C6F21" w:rsidTr="000C6F21">
        <w:tc>
          <w:tcPr>
            <w:tcW w:w="709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зада-ния</w:t>
            </w:r>
          </w:p>
        </w:tc>
        <w:tc>
          <w:tcPr>
            <w:tcW w:w="1276" w:type="dxa"/>
          </w:tcPr>
          <w:p w:rsidR="001840E6" w:rsidRPr="000C6F21" w:rsidRDefault="001840E6" w:rsidP="000C6F2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Количество баллов</w:t>
            </w:r>
          </w:p>
        </w:tc>
        <w:tc>
          <w:tcPr>
            <w:tcW w:w="7938" w:type="dxa"/>
          </w:tcPr>
          <w:p w:rsidR="001840E6" w:rsidRPr="000C6F21" w:rsidRDefault="001840E6" w:rsidP="000C6F2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</w:p>
          <w:p w:rsidR="001840E6" w:rsidRPr="000C6F21" w:rsidRDefault="001840E6" w:rsidP="000C6F2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Критерии  оценивания</w:t>
            </w:r>
          </w:p>
        </w:tc>
      </w:tr>
      <w:tr w:rsidR="001840E6" w:rsidRPr="000C6F21" w:rsidTr="000C6F21">
        <w:tc>
          <w:tcPr>
            <w:tcW w:w="709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0; 1</w:t>
            </w:r>
          </w:p>
        </w:tc>
        <w:tc>
          <w:tcPr>
            <w:tcW w:w="7938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 б. – дан правильный ответ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0 б. – ответ  неправильный</w:t>
            </w:r>
          </w:p>
        </w:tc>
      </w:tr>
      <w:tr w:rsidR="001840E6" w:rsidRPr="000C6F21" w:rsidTr="000C6F21">
        <w:tc>
          <w:tcPr>
            <w:tcW w:w="709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2.</w:t>
            </w:r>
          </w:p>
        </w:tc>
        <w:tc>
          <w:tcPr>
            <w:tcW w:w="1276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0; 1; 2</w:t>
            </w:r>
          </w:p>
        </w:tc>
        <w:tc>
          <w:tcPr>
            <w:tcW w:w="7938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 б. – даны оба  правильных  ответа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 б. – дан один правильный ответ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0 б. – нет  правильных  ответов</w:t>
            </w:r>
          </w:p>
        </w:tc>
      </w:tr>
      <w:tr w:rsidR="001840E6" w:rsidRPr="000C6F21" w:rsidTr="000C6F21">
        <w:tc>
          <w:tcPr>
            <w:tcW w:w="709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3.</w:t>
            </w:r>
          </w:p>
        </w:tc>
        <w:tc>
          <w:tcPr>
            <w:tcW w:w="1276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0; 1; 2; 3</w:t>
            </w:r>
          </w:p>
        </w:tc>
        <w:tc>
          <w:tcPr>
            <w:tcW w:w="7938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 б. – даны три правильных ответа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 б. – даны два правильных  ответа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 б. – дан один правильный ответ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0 б. – нет  правильных  ответов</w:t>
            </w:r>
          </w:p>
        </w:tc>
      </w:tr>
      <w:tr w:rsidR="001840E6" w:rsidRPr="000C6F21" w:rsidTr="000C6F21">
        <w:tc>
          <w:tcPr>
            <w:tcW w:w="709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4.</w:t>
            </w:r>
          </w:p>
        </w:tc>
        <w:tc>
          <w:tcPr>
            <w:tcW w:w="1276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0; 1; 2; 3; 4</w:t>
            </w:r>
          </w:p>
        </w:tc>
        <w:tc>
          <w:tcPr>
            <w:tcW w:w="7938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 б. – правильно  записаны  4  предложения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 б. – правильно  записаны  3 предложения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 б. – правильно  записаны  2 предложения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 б. – правильно  записано  1  предложение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0 б. –  все   предложения  содержат  ошибки  на  употребление  паронимов.</w:t>
            </w:r>
          </w:p>
        </w:tc>
      </w:tr>
      <w:tr w:rsidR="001840E6" w:rsidRPr="000C6F21" w:rsidTr="000C6F21">
        <w:tc>
          <w:tcPr>
            <w:tcW w:w="709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5.</w:t>
            </w:r>
          </w:p>
        </w:tc>
        <w:tc>
          <w:tcPr>
            <w:tcW w:w="1276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0; 1; 2; 3; 4; 5</w:t>
            </w:r>
          </w:p>
        </w:tc>
        <w:tc>
          <w:tcPr>
            <w:tcW w:w="7938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 б. – правильно  записаны  5  предложений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 б. –правильно  записаны  4  предложения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 б. – правильно  записаны  3 предложения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 б. – правильно  записаны  2 предложения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 б. – правильно  записано  1  предложение</w:t>
            </w:r>
          </w:p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0 б. –  во  всех предложениях допущены ошибки</w:t>
            </w:r>
          </w:p>
        </w:tc>
      </w:tr>
      <w:tr w:rsidR="001840E6" w:rsidRPr="000C6F21" w:rsidTr="000C6F21">
        <w:tc>
          <w:tcPr>
            <w:tcW w:w="709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6.</w:t>
            </w:r>
          </w:p>
        </w:tc>
        <w:tc>
          <w:tcPr>
            <w:tcW w:w="1276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0; 1; 2; 3; 4; 5; 6</w:t>
            </w:r>
          </w:p>
        </w:tc>
        <w:tc>
          <w:tcPr>
            <w:tcW w:w="7938" w:type="dxa"/>
          </w:tcPr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По  критерию – формулирование  проблемы  текста  и авторской позиции: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 б. – проблема  текста  и  авторская позиция сформулированы  верно;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0 б. – проблема  текста  и  позиция автора сформулированы неверно.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По  критерию – аргументация собственного  мнения: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  б. – студент   аргументировал свое мнение, привел конкретный пример их художественной, публицистической литературы  или  из жизненного опыта.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0 б. – студент не  аргументировал своего мнения.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По  критерию – точность и выразительность речи: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1б. –текст  характеризуется  точностью выражения мысли, разнообразием  грамматического строя;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0 б. – текст характеризуется  однообразием грамматического строя, есть нарушения точности выражения мысли.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ab/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По  критерию – соблюдение речевых норм: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 б. –</w:t>
            </w:r>
            <w:r w:rsidRPr="000C6F21">
              <w:rPr>
                <w:rFonts w:ascii="Times New Roman" w:hAnsi="Times New Roman"/>
                <w:b/>
                <w:i/>
                <w:color w:val="1A1A1A"/>
                <w:sz w:val="24"/>
                <w:szCs w:val="24"/>
              </w:rPr>
              <w:t xml:space="preserve"> </w:t>
            </w: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допущено  не  более  одной  речевой ошибки;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0 б.- допущено более  одной  речевых ошибок.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По  критерию  орфографических норм: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 б. – допущено  не  более  двух  ошибок;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0 б. – допущено  более  двух  ошибок.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По  критерию  пунктуационных норм: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 б. – допущено не более  двух пунктуационных норм;</w:t>
            </w:r>
          </w:p>
          <w:p w:rsidR="001840E6" w:rsidRPr="000C6F21" w:rsidRDefault="001840E6" w:rsidP="000C6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0 б. – допущено  более  двух ошибок.</w:t>
            </w:r>
          </w:p>
        </w:tc>
      </w:tr>
    </w:tbl>
    <w:p w:rsidR="001840E6" w:rsidRDefault="001840E6" w:rsidP="00A22473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  <w:sectPr w:rsidR="001840E6" w:rsidSect="002D5A9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  <w:sectPr w:rsidR="001840E6" w:rsidRPr="00B40FD2">
          <w:pgSz w:w="11906" w:h="16838"/>
          <w:pgMar w:top="1134" w:right="851" w:bottom="902" w:left="1701" w:header="709" w:footer="709" w:gutter="0"/>
          <w:cols w:space="720"/>
        </w:sectPr>
      </w:pPr>
    </w:p>
    <w:p w:rsidR="001840E6" w:rsidRPr="00B40FD2" w:rsidRDefault="001840E6" w:rsidP="00423BE4">
      <w:pPr>
        <w:spacing w:after="0" w:line="240" w:lineRule="auto"/>
        <w:jc w:val="center"/>
        <w:rPr>
          <w:rFonts w:ascii="Times New Roman" w:hAnsi="Times New Roman"/>
          <w:b/>
          <w:color w:val="1A1A1A"/>
          <w:sz w:val="28"/>
          <w:szCs w:val="28"/>
        </w:rPr>
      </w:pPr>
      <w:r w:rsidRPr="00B40FD2">
        <w:rPr>
          <w:rFonts w:ascii="Times New Roman" w:hAnsi="Times New Roman"/>
          <w:b/>
          <w:bCs/>
          <w:color w:val="1A1A1A"/>
          <w:sz w:val="28"/>
          <w:szCs w:val="28"/>
        </w:rPr>
        <w:t>3.</w:t>
      </w:r>
      <w:r w:rsidRPr="00B40FD2">
        <w:rPr>
          <w:rFonts w:ascii="Times New Roman" w:hAnsi="Times New Roman"/>
          <w:b/>
          <w:color w:val="1A1A1A"/>
          <w:sz w:val="28"/>
          <w:szCs w:val="28"/>
        </w:rPr>
        <w:t xml:space="preserve"> Контрольно-оценочные материалы для промежуточной аттестации</w:t>
      </w:r>
    </w:p>
    <w:p w:rsidR="001840E6" w:rsidRPr="00B40FD2" w:rsidRDefault="001840E6" w:rsidP="00423BE4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8"/>
          <w:szCs w:val="28"/>
        </w:rPr>
        <w:t>по учебной дисциплине</w:t>
      </w:r>
    </w:p>
    <w:p w:rsidR="001840E6" w:rsidRPr="00B40FD2" w:rsidRDefault="001840E6" w:rsidP="00C374E1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E35BF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 xml:space="preserve">Дифференцированный  зачёт 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bCs/>
          <w:i/>
          <w:iCs/>
          <w:color w:val="1A1A1A"/>
          <w:sz w:val="24"/>
          <w:szCs w:val="24"/>
        </w:rPr>
        <w:t>Прочитайте текст и выполните задания 1–3.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(1) Без атмосферы - воздушной оболочки Земли - наша планета была бы такой же безжизненной, как и Луна. (2)Солнечные лучи раскаляли бы освещённую сторону Земли, а на неосвещённой стороне царил бы ледяной холод. (3)Атмосфера &lt;...&gt; окутывает Землю, словно одеяло, сохраняет солнечное тепло и защищает растительный и животный мир от вредного воздействия ультрафиолетовых солнечных и космических лучей. 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bCs/>
          <w:color w:val="1A1A1A"/>
          <w:sz w:val="24"/>
          <w:szCs w:val="24"/>
        </w:rPr>
        <w:t>1. Укажите два предложения, в которых верно передана ГЛАВНАЯ информация, содержащаяся в тексте. Запишите номера этих предложений.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Атмосфера окутывает Землю, как и Луну, словно одеяло, сохраняет солнечное тепло и защищает животный мир от вредного воздействия космических лучей.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Атмосфера – воздушная оболочка Земли – обеспечивает жизнь на планете, сохраняя солнечное тепло и защищая всё живое от вредного воздействия ультрафиолетовых лучей.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Существование жизни на Земле обеспечивает атмосфера – воздушная оболочка, которая защищает всё живое от вредного воздействия ультрафиолетовых лучей и сохраняет солнечное тепло.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Атмосфера защищает растительный мир Земли от вредного воздействия ультрафиолетовых солнечных лучей.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5) Без атмосферы солнечные лучи раскаляли бы освещённую сторону Земли, а на противоположной стороне царил бы мрак. 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bCs/>
          <w:color w:val="1A1A1A"/>
          <w:sz w:val="24"/>
          <w:szCs w:val="24"/>
        </w:rPr>
        <w:t>2Какое из приведённых ниже слов (сочетаний слов) должно стоять на месте пропуска в третьем (3) предложении текста? Выпишите это слово.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же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с этой целью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однако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хотя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если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bCs/>
          <w:color w:val="1A1A1A"/>
          <w:sz w:val="24"/>
          <w:szCs w:val="24"/>
        </w:rPr>
        <w:t xml:space="preserve">3. Прочитайте фрагмент словарной статьи, в которой приводятся значения слова ЛЕДЯНОЙ. Определите значение, в котором это слово употреблено во втором (2) предложении текста. Выпишите цифру, соответствующую этому значению в приведённом фрагменте словарной статьи. </w:t>
      </w:r>
      <w:r w:rsidRPr="00B40FD2">
        <w:rPr>
          <w:rFonts w:ascii="Times New Roman" w:hAnsi="Times New Roman"/>
          <w:b/>
          <w:bCs/>
          <w:i/>
          <w:iCs/>
          <w:color w:val="1A1A1A"/>
          <w:sz w:val="24"/>
          <w:szCs w:val="24"/>
        </w:rPr>
        <w:t>ЛЕДЯНОЙ,</w:t>
      </w:r>
      <w:r w:rsidRPr="00B40FD2">
        <w:rPr>
          <w:rFonts w:ascii="Times New Roman" w:hAnsi="Times New Roman"/>
          <w:b/>
          <w:bCs/>
          <w:color w:val="1A1A1A"/>
          <w:sz w:val="24"/>
          <w:szCs w:val="24"/>
        </w:rPr>
        <w:t xml:space="preserve"> -ая, -ое. 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Покрытый льдом.</w:t>
      </w: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 xml:space="preserve"> Ледяная глыба. Ледяной покров. Ледяные вершины.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2) </w:t>
      </w: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>перен.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 Застывший от холода, окоченевший. </w:t>
      </w: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>Ледяные пальцы.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3) Очень холодный. </w:t>
      </w: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>Ледяной ветер. Ледяная вода.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4) </w:t>
      </w: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>перен.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 Враждебно-холодный. </w:t>
      </w: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>Ледяной тон. Ледяной взгляд.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i/>
          <w:iCs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5) </w:t>
      </w: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>перен.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 Безучастный, невозмутимый. </w:t>
      </w:r>
      <w:r w:rsidRPr="00B40FD2">
        <w:rPr>
          <w:rFonts w:ascii="Times New Roman" w:hAnsi="Times New Roman"/>
          <w:i/>
          <w:iCs/>
          <w:color w:val="1A1A1A"/>
          <w:sz w:val="24"/>
          <w:szCs w:val="24"/>
        </w:rPr>
        <w:t xml:space="preserve">Ледяное спокойствие. Ледяное равнодушие. 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bCs/>
          <w:color w:val="1A1A1A"/>
          <w:sz w:val="24"/>
          <w:szCs w:val="24"/>
        </w:rPr>
        <w:t>4. В одном из приведённых ниже слов допущена ошибка в постановке ударения: НЕВЕРНО выделена буква, обозначающая ударный гласный звук. Выпишите это слово.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пролилА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закУпорить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тОрты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красивЕе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тУфля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bCs/>
          <w:color w:val="1A1A1A"/>
          <w:sz w:val="24"/>
          <w:szCs w:val="24"/>
        </w:rPr>
        <w:t>5. В одном из приведённых ниже предложений НЕВЕРНО употреблено выделенное слово. Исправьте ошибку, подобрав к выделенному слову пароним. Запишите подобранное слово.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Я непременно должен  высказать своё ЛИЧНОЕ  мнение по этому вопросу.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Природная БЕДНОСТЬ этого края обусловлена суровыми климатическими условиями.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День обещал быть  ДОЖДЕВЫМ  и  ветреным.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Бабушка растапливала  ГЛИНЯНЫЙ  очаг.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Пётр – человек  мягкий, тонкий, весьма  ДИПЛОМАТИЧНЫЙ.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bCs/>
          <w:color w:val="1A1A1A"/>
          <w:sz w:val="24"/>
          <w:szCs w:val="24"/>
        </w:rPr>
        <w:t xml:space="preserve">6. В одном из выделенных ниже слов допущена ошибка в образовании формы слова. Исправьте ошибку и запишите слово правильно. 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важные  ДОГОВОРЫ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салат  из  ПОМИДОРОВ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с  ПЯТЬЮДЕСЯТЬЮ  тетрадями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нарисовать  БОЛЕЕ  КРАСИВЕЕ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прилежнее  ЕЁ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bCs/>
          <w:color w:val="1A1A1A"/>
          <w:sz w:val="24"/>
          <w:szCs w:val="24"/>
        </w:rPr>
        <w:t>7.Установите соответствие между предложениями и допущенными в них грамматическими ошибками.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1840E6" w:rsidRPr="000C6F21" w:rsidTr="000C6F21">
        <w:tc>
          <w:tcPr>
            <w:tcW w:w="4785" w:type="dxa"/>
          </w:tcPr>
          <w:p w:rsidR="001840E6" w:rsidRPr="000C6F21" w:rsidRDefault="001840E6" w:rsidP="000C6F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грамматические  ошибки</w:t>
            </w:r>
          </w:p>
        </w:tc>
        <w:tc>
          <w:tcPr>
            <w:tcW w:w="4786" w:type="dxa"/>
          </w:tcPr>
          <w:p w:rsidR="001840E6" w:rsidRPr="000C6F21" w:rsidRDefault="001840E6" w:rsidP="000C6F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предложения</w:t>
            </w:r>
          </w:p>
        </w:tc>
      </w:tr>
      <w:tr w:rsidR="001840E6" w:rsidRPr="000C6F21" w:rsidTr="000C6F21">
        <w:tc>
          <w:tcPr>
            <w:tcW w:w="4785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А) нарушение в построении  предложения с причастным оборотом</w:t>
            </w:r>
          </w:p>
        </w:tc>
        <w:tc>
          <w:tcPr>
            <w:tcW w:w="4786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1) Одному  из  героев  романа, ищущим  смысл жизни, открывается путь к внутренней  свободе.</w:t>
            </w:r>
          </w:p>
        </w:tc>
      </w:tr>
      <w:tr w:rsidR="001840E6" w:rsidRPr="000C6F21" w:rsidTr="000C6F21">
        <w:tc>
          <w:tcPr>
            <w:tcW w:w="4785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Б) ошибка в построении  предложения с однородными членами</w:t>
            </w:r>
          </w:p>
        </w:tc>
        <w:tc>
          <w:tcPr>
            <w:tcW w:w="4786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2) Журнал  «Природу» мы выписываем несколько лет.</w:t>
            </w:r>
          </w:p>
        </w:tc>
      </w:tr>
      <w:tr w:rsidR="001840E6" w:rsidRPr="000C6F21" w:rsidTr="000C6F21">
        <w:tc>
          <w:tcPr>
            <w:tcW w:w="4785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В) нарушение в построении  предложения с несогласованным приложением</w:t>
            </w:r>
          </w:p>
        </w:tc>
        <w:tc>
          <w:tcPr>
            <w:tcW w:w="4786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3)  Анализируя  стихотворный  текст, у нас  завязался спор.</w:t>
            </w:r>
          </w:p>
        </w:tc>
      </w:tr>
      <w:tr w:rsidR="001840E6" w:rsidRPr="000C6F21" w:rsidTr="000C6F21">
        <w:tc>
          <w:tcPr>
            <w:tcW w:w="4785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Г) нарушение связи между подлежащим и сказуемым</w:t>
            </w:r>
          </w:p>
        </w:tc>
        <w:tc>
          <w:tcPr>
            <w:tcW w:w="4786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4) В.Астафьев  вспоминал, что  я  нигде не видел  таких подснежников, как на сопках.</w:t>
            </w:r>
          </w:p>
        </w:tc>
      </w:tr>
      <w:tr w:rsidR="001840E6" w:rsidRPr="000C6F21" w:rsidTr="000C6F21">
        <w:tc>
          <w:tcPr>
            <w:tcW w:w="4785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Д) нарушение в построении  предложения с деепричастным оборотом</w:t>
            </w:r>
          </w:p>
        </w:tc>
        <w:tc>
          <w:tcPr>
            <w:tcW w:w="4786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5) Жилищная проблема в городе не только решается за счёт нового строительства, но и путём реконструкции  старых зданий.</w:t>
            </w:r>
          </w:p>
        </w:tc>
      </w:tr>
      <w:tr w:rsidR="001840E6" w:rsidRPr="000C6F21" w:rsidTr="000C6F21">
        <w:tc>
          <w:tcPr>
            <w:tcW w:w="4785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</w:p>
        </w:tc>
        <w:tc>
          <w:tcPr>
            <w:tcW w:w="4786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6) Те, кто с детства  стремятся  к  мечте,  часто реализуют  жизненные  планы.</w:t>
            </w:r>
          </w:p>
        </w:tc>
      </w:tr>
      <w:tr w:rsidR="001840E6" w:rsidRPr="000C6F21" w:rsidTr="000C6F21">
        <w:tc>
          <w:tcPr>
            <w:tcW w:w="4785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</w:p>
        </w:tc>
        <w:tc>
          <w:tcPr>
            <w:tcW w:w="4786" w:type="dxa"/>
          </w:tcPr>
          <w:p w:rsidR="001840E6" w:rsidRPr="000C6F21" w:rsidRDefault="001840E6" w:rsidP="000C6F2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Cs/>
                <w:color w:val="1A1A1A"/>
                <w:sz w:val="24"/>
                <w:szCs w:val="24"/>
              </w:rPr>
              <w:t>7) По  окончанию  учебного года классным руководителем были написаны развёрнутые характеристики  на  учеников.</w:t>
            </w:r>
          </w:p>
        </w:tc>
      </w:tr>
    </w:tbl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bCs/>
          <w:color w:val="1A1A1A"/>
          <w:sz w:val="24"/>
          <w:szCs w:val="24"/>
        </w:rPr>
        <w:t xml:space="preserve">8. Определите слово, в котором пропущена безударная чередующаяся гласная корня. Выпишите это слово, вставив пропущенную букву. 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зат…рать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просв…щение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оп…лчение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инт…ллигент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п…лисадник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bCs/>
          <w:color w:val="1A1A1A"/>
          <w:sz w:val="24"/>
          <w:szCs w:val="24"/>
        </w:rPr>
        <w:t>9. Определите ряд, в котором в обоих словах в приставке пропущена одна и та же буква. Выпишите эти слова, вставив пропущенную букву.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пр…обрёл, пр…белый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с…грать, на…скось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бе…цельный, ра…кол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пре…сказал, о…бой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ра…бежаться, ра…спросить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bCs/>
          <w:color w:val="1A1A1A"/>
          <w:sz w:val="24"/>
          <w:szCs w:val="24"/>
        </w:rPr>
        <w:t>10. Выпишите слово, в котором на месте пропуска пишется буква Е.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худ…нький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обур…вать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милост..вый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замш…вый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глянц…вый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bCs/>
          <w:color w:val="1A1A1A"/>
          <w:sz w:val="24"/>
          <w:szCs w:val="24"/>
        </w:rPr>
        <w:t>11. Выпишите слово, в котором н</w:t>
      </w:r>
      <w:r>
        <w:rPr>
          <w:rFonts w:ascii="Times New Roman" w:hAnsi="Times New Roman"/>
          <w:b/>
          <w:bCs/>
          <w:color w:val="1A1A1A"/>
          <w:sz w:val="24"/>
          <w:szCs w:val="24"/>
        </w:rPr>
        <w:t>а месте пропуска пишется буква Е</w:t>
      </w:r>
      <w:r w:rsidRPr="00B40FD2">
        <w:rPr>
          <w:rFonts w:ascii="Times New Roman" w:hAnsi="Times New Roman"/>
          <w:b/>
          <w:bCs/>
          <w:color w:val="1A1A1A"/>
          <w:sz w:val="24"/>
          <w:szCs w:val="24"/>
        </w:rPr>
        <w:t>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предъявля…шь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загон…шь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закле…вший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свер…шь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увид…шься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bCs/>
          <w:color w:val="1A1A1A"/>
          <w:sz w:val="24"/>
          <w:szCs w:val="24"/>
        </w:rPr>
        <w:t>12. Определите предложение, в котором НЕ со словом пишется РАЗДЕЛЬНО.  Раскройте скобки и выпишите это слово.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Случилось  так,  что   мне  (не)кому  было  рассказать  о  своих  сомнениях.</w:t>
      </w:r>
    </w:p>
    <w:p w:rsidR="001840E6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Сначала  все  помолчали, обдумывая, как  начать  разговор  в  такой  (не)привычной  обстановке.</w:t>
      </w:r>
    </w:p>
    <w:p w:rsidR="001840E6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>
        <w:rPr>
          <w:rFonts w:ascii="Times New Roman" w:hAnsi="Times New Roman"/>
          <w:bCs/>
          <w:color w:val="1A1A1A"/>
          <w:sz w:val="24"/>
          <w:szCs w:val="24"/>
        </w:rPr>
        <w:t>Он обещал, но  (не)пришел на встречу.</w:t>
      </w:r>
    </w:p>
    <w:p w:rsidR="001840E6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>
        <w:rPr>
          <w:rFonts w:ascii="Times New Roman" w:hAnsi="Times New Roman"/>
          <w:bCs/>
          <w:color w:val="1A1A1A"/>
          <w:sz w:val="24"/>
          <w:szCs w:val="24"/>
        </w:rPr>
        <w:t>(Не)сколько  лет  назад  мы  приезжали  к  ним.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>
        <w:rPr>
          <w:rFonts w:ascii="Times New Roman" w:hAnsi="Times New Roman"/>
          <w:bCs/>
          <w:color w:val="1A1A1A"/>
          <w:sz w:val="24"/>
          <w:szCs w:val="24"/>
        </w:rPr>
        <w:t>(Не)веселая  история  потрясла  всех.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bCs/>
          <w:color w:val="1A1A1A"/>
          <w:sz w:val="24"/>
          <w:szCs w:val="24"/>
        </w:rPr>
        <w:t>13. Определите предложение, в котором оба выделенных слова пишутся СЛИТНО. Раскройте скобки и выпишите эти два слова.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Мы  решили  идти  (ПО)ЭТОМУ  маршруту, (ПО)ТОМУ  что  тут  были  очень  красивые  места.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ЧТО(БЫ)  вырастить  красивый  цветок, нужно  много  потрудиться, ЗА(ТО) сколько  удовольствия  вы  получите.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(В)ТЕЧЕНИЕ  всего  утра  его не покидало  ощущение, (КАК)БУДТО  воздух  промыт  родниковой  водой.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Шопен  СРАЗУ(ЖЕ)  покорил  парижские  салоны  своеобразной  манерой  исполнения, а ТАК(ЖЕ)  своими  гениальными  импровизациями.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(ОТ)ТОГО, (НА)СКОЛЬКО  человек  приучен  ценить  своё  и  чужое  время, зависит  его  будущее.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bCs/>
          <w:color w:val="1A1A1A"/>
          <w:sz w:val="24"/>
          <w:szCs w:val="24"/>
        </w:rPr>
        <w:t>14. Укажите все цифры, на  месте  которых  пишется  Н.</w:t>
      </w:r>
    </w:p>
    <w:p w:rsidR="001840E6" w:rsidRPr="00B40FD2" w:rsidRDefault="001840E6" w:rsidP="00E35BF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B40FD2">
        <w:rPr>
          <w:rFonts w:ascii="Times New Roman" w:hAnsi="Times New Roman"/>
          <w:bCs/>
          <w:color w:val="1A1A1A"/>
          <w:sz w:val="24"/>
          <w:szCs w:val="24"/>
        </w:rPr>
        <w:t>Модель  нового  дворца  была  доставле(1)а  в  Петербург, одобре(2)а  императрицей, после  чего  торжестве(3)о  прошла  церемония  закладки  первого  камня.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15.  Укажите два предложения, в которых нужно поставить ОДНУ запятую. Запишите номера этих предложений.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Индивидуальность писателя проявляется даже в предпочтении того или иного цветового эпитета.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 2) Почти каждый из французских скульпторов работал одновременно и в историко-мифологическом и в портретном и в пейзажном жанрах.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 3) Грин мог подробно описать как изгиб реки так и расположение домов как вековые леса так и уютные приморские города.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 4) Лес шумел то убаюкивающе и певуче то порывисто и тревожно.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5) Мелодично звенели вершины сосен (  ) и едва слышно перешёптывались осинки.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16. Расставьте знаки препинания: укажите все цифры, на месте которых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в предложении должны стоять запятые.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В ненастье сосны стонут, и их ветки (1) сгибаемые порывами разъярённого ветра (2) трещат (3) царапая (4) иглами по коре дерева.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17. Расставьте знаки препинания: укажите все цифры, на месте которых в предложениях должны стоять запятые.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Если ты когда-нибудь видел картины Карла Брюллова, то (1) конечно (2) заметил, что они полны света, радости, движения. Краски в них (3) кажется (4) играют и искрятся, и это результат вдохновенного и напряжённого труда художника.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18. Расставьте знаки препинания: укажите все цифры, на месте которых в предложении должны стоять запятые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Байкал (1) вид которого (2) открылся путешественникам (3) выглядел величественно спокойным.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19. Расставьте знаки препинания:  укажите все цифры, на месте которых  в предложении должны стоять запятые.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Трудно  было  угадать (1) какой  выдастся  день (2) и альпинисты  долго  не  могли  решить (3) когда  начать  восхождение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Прочитайте текст и выполните задания 20-25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(1)Многие считают понятие чести устарелым, несовременным, в том смысле, что оно нынче не применимо – не те условия. (2)Для одних это связано с такими действиями, как дуэль: мол, чем иначе можно защитить свою честь от оскорблений? (3)Другие считают: честь сегодня заменена более высоким понятием – принципиальность. (4)Вместо человека чести – человек принципов…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(5)Как может устареть чувство чести, чувство собственного достоинства, сугубо личное нравственное чувство? (6)Как может устареть понятие чести, которая даётся человеку однажды, вместе с именем, и которую нельзя ни возместить, ни исправить, которую можно только беречь?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(7)Мне вспоминается случай, связанный с именем А.П. Чехова. (8)В 1902 году царское правительство аннулировало избрание Максима Горького в почётные академики. (9)В знак протеста Короленко и Чехов отказались от звания академиков. (10)Для Чехова это был акт не только общественный, но и личный. (11)Он писал в заявлении, что при избрании Горького он повидался с ним и первый поздравил его. (12)А теперь, когда Академия наук известила, что выборы недействительны, выходит, что он, Чехов, как академик, признаёт это. (13)«Я поздравлял сердечно, и я же признаю выборы недействительными – такое противоречие не укладывается в моём сознании, примирить с ним свою совесть я не мог, – писал он в Академию наук. – И после долгого размышления я мог прийти только к одному решению… о сложении с меня звания почётного академика». (14)А ведь так сложились обстоятельства, вроде независимые от Чехова, и он мог бы найти для себя оправдание.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(15)Убеждения, конечно, вещь необходимая. (16)Но есть такое более простое, конкретное понятие, как слово, данное человеком. (17) Оно не подтверждено никаким документом, справкой. (18)Просто слово. (19)Допустим, делового человека, который обещал сделать ремонт к такому-то числу, собрать людей, привезти оборудование, принять приехавших издалека. (20)Да мало ли ещё что. (21)Ну, эка беда, не принял, не сделал, не привёз. (22)Сделает через месяц, примет через два дня, и за это спасибо. (23)Бывает, что и в самом деле ничего страшного, никакой катастрофы, если исключить одно обстоятельство – слово, дано было слово.  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                                                                                                   (По Д. Гранину)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20. Какое из высказываний может служить аргументом к мысли, выраженной в предложениях 7 – 10?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Когда бьют по одному честному лицу – все честные лица должны испытывать боль, и негодование, и муку попранного человеческого достоинства. (Л.Н. Андреев)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Слово дано человеку не для самоудовлетворения, а для воплощения и передачи той мысли, того чувства, которым он обладает, другим людям. (В.Г. Короленко)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 3) Усилие есть необходимое условие нравственного совершенствования. (Л.Н. Толстой)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Все человеческие судьбы слагаются случайно, в зависимости от судеб, их окружающих. (И.А. Бунин)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21. Какой(-ие) тип(-ы) речи представлен(-ы) в предложениях 7 – 14?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           1)         описание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           2)         рассуждение и описание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           3)         повествование и рассуждение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           4)         повествование и описание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 </w:t>
      </w:r>
      <w:r w:rsidRPr="00B40FD2">
        <w:rPr>
          <w:rFonts w:ascii="Times New Roman" w:hAnsi="Times New Roman"/>
          <w:b/>
          <w:color w:val="1A1A1A"/>
          <w:sz w:val="24"/>
          <w:szCs w:val="24"/>
        </w:rPr>
        <w:t>22. Укажите предложение, в котором используются синонимы.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 1) 1                         2) 10                               3) 11                       4) 19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>23. Среди предложений 5 – 12 найдите такое, которое связано с предыдущим при помощи личного местоимения. Напишите номер этого предложения.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9457"/>
      </w:tblGrid>
      <w:tr w:rsidR="001840E6" w:rsidRPr="000C6F21" w:rsidTr="00B40FD2">
        <w:tc>
          <w:tcPr>
            <w:tcW w:w="0" w:type="auto"/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</w:tcPr>
          <w:p w:rsidR="001840E6" w:rsidRPr="00B40FD2" w:rsidRDefault="001840E6" w:rsidP="00B40FD2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bookmarkStart w:id="1" w:name="7"/>
            <w:bookmarkStart w:id="2" w:name="b602f1ce6385f778990917d7798014fba0b27e7b"/>
            <w:bookmarkEnd w:id="1"/>
            <w:bookmarkEnd w:id="2"/>
          </w:p>
          <w:p w:rsidR="001840E6" w:rsidRPr="00B40FD2" w:rsidRDefault="001840E6" w:rsidP="00B40FD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B40FD2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24. Прочитайте фрагмент рецензии, составленной на основе текста. В этом фрагменте рассматриваются языковые особенности текста.</w:t>
            </w:r>
          </w:p>
          <w:p w:rsidR="001840E6" w:rsidRPr="00B40FD2" w:rsidRDefault="001840E6" w:rsidP="00B40FD2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40FD2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Некоторые термины, использованные в рецензии, пропущены. Вставьте на места пропусков (А, Б, В, Г) цифры, соответствующие номеру термина из списка. </w:t>
            </w:r>
          </w:p>
          <w:p w:rsidR="001840E6" w:rsidRPr="00B40FD2" w:rsidRDefault="001840E6" w:rsidP="00B40FD2">
            <w:pPr>
              <w:spacing w:after="0" w:line="24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</w:tbl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 xml:space="preserve">  «Талантливый публицист, Д. Гранин умело соединяет точные факты с глубоко личным отношением к событиям и персонажам, с подлинной эмоциональностью. Этим обусловлено сочетание в тексте таких приёмов, как А__________ (предложение 13), Б__________ («слово, дано было слово» в предложении 23), В __________ (предложения 21 – 22), и такого синтаксического средства, как Г__________ (например,  предложение  6)».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Список терминов: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1)         развёрнутая метафора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2)         цитирование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3)         ирония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4)         лексический повтор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5)         эпитеты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6)         литота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7)         жаргонизм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8)         сравнительный оборот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B40FD2">
        <w:rPr>
          <w:rFonts w:ascii="Times New Roman" w:hAnsi="Times New Roman"/>
          <w:color w:val="1A1A1A"/>
          <w:sz w:val="24"/>
          <w:szCs w:val="24"/>
        </w:rPr>
        <w:t>9)         риторический вопрос</w:t>
      </w:r>
    </w:p>
    <w:p w:rsidR="001840E6" w:rsidRPr="00B40FD2" w:rsidRDefault="001840E6" w:rsidP="00E35B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401DFD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B40FD2">
        <w:rPr>
          <w:rFonts w:ascii="Times New Roman" w:hAnsi="Times New Roman"/>
          <w:b/>
          <w:color w:val="1A1A1A"/>
          <w:sz w:val="24"/>
          <w:szCs w:val="24"/>
        </w:rPr>
        <w:t xml:space="preserve">Система  оценивания   </w:t>
      </w:r>
      <w:r>
        <w:rPr>
          <w:rFonts w:ascii="Times New Roman" w:hAnsi="Times New Roman"/>
          <w:b/>
          <w:color w:val="1A1A1A"/>
          <w:sz w:val="24"/>
          <w:szCs w:val="24"/>
        </w:rPr>
        <w:t>дифференцированного  зачета</w:t>
      </w:r>
    </w:p>
    <w:p w:rsidR="001840E6" w:rsidRPr="00B40FD2" w:rsidRDefault="001840E6" w:rsidP="00401DFD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Default="001840E6" w:rsidP="00401DFD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За   правильный  ответ  заданий с 1 по 6, 8-22</w:t>
      </w:r>
      <w:r w:rsidRPr="00B40FD2">
        <w:rPr>
          <w:rFonts w:ascii="Times New Roman" w:hAnsi="Times New Roman"/>
          <w:color w:val="1A1A1A"/>
          <w:sz w:val="24"/>
          <w:szCs w:val="24"/>
        </w:rPr>
        <w:t xml:space="preserve">   ставится  1  балл. Если  указаны  два  и более  ответа  (в  том  числе  правильный), неверный  ответ  или  ответ  отсутствует, ставится  0 баллов. </w:t>
      </w:r>
    </w:p>
    <w:p w:rsidR="001840E6" w:rsidRPr="00B40FD2" w:rsidRDefault="001840E6" w:rsidP="00401DFD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В  заданиях 7 и 24  ставится  1  балл  за каждый правильный  ответ.</w:t>
      </w:r>
    </w:p>
    <w:p w:rsidR="001840E6" w:rsidRPr="00B40FD2" w:rsidRDefault="001840E6" w:rsidP="00401DFD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980"/>
        <w:gridCol w:w="1716"/>
        <w:gridCol w:w="3780"/>
      </w:tblGrid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№ задания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2,3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Не  пришел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же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Чтобы, зато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1,2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красивее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15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4,5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дождливый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16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1,2,3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Более  красивый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17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1,2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А-1, Б-5, В-2,</w:t>
            </w:r>
          </w:p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Г-6, Д-3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18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1,3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затирать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19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1,2,3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Бесцельный, раскол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20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худенький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21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предъявляешь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22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840E6" w:rsidRPr="000C6F21" w:rsidTr="00FD6868">
        <w:tc>
          <w:tcPr>
            <w:tcW w:w="1728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23</w:t>
            </w:r>
          </w:p>
        </w:tc>
        <w:tc>
          <w:tcPr>
            <w:tcW w:w="19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1716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24</w:t>
            </w:r>
          </w:p>
        </w:tc>
        <w:tc>
          <w:tcPr>
            <w:tcW w:w="3780" w:type="dxa"/>
          </w:tcPr>
          <w:p w:rsidR="001840E6" w:rsidRPr="000C6F21" w:rsidRDefault="001840E6" w:rsidP="00FD6868">
            <w:pPr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0C6F21">
              <w:rPr>
                <w:rFonts w:ascii="Times New Roman" w:hAnsi="Times New Roman"/>
                <w:color w:val="1A1A1A"/>
                <w:sz w:val="24"/>
                <w:szCs w:val="24"/>
              </w:rPr>
              <w:t>А-2, Б-4, В-3, Г-9</w:t>
            </w:r>
          </w:p>
        </w:tc>
      </w:tr>
    </w:tbl>
    <w:p w:rsidR="001840E6" w:rsidRPr="00B40FD2" w:rsidRDefault="001840E6" w:rsidP="00401DFD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1840E6" w:rsidRPr="00B40FD2" w:rsidRDefault="001840E6" w:rsidP="00401DFD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/>
          <w:color w:val="1A1A1A"/>
        </w:rPr>
      </w:pPr>
      <w:r w:rsidRPr="00B40FD2">
        <w:rPr>
          <w:rFonts w:ascii="Times New Roman" w:hAnsi="Times New Roman" w:cs="Times New Roman"/>
          <w:color w:val="1A1A1A"/>
        </w:rPr>
        <w:t>Оценка  «5» (отлично)  ставится</w:t>
      </w:r>
      <w:r>
        <w:rPr>
          <w:rFonts w:ascii="Times New Roman" w:hAnsi="Times New Roman" w:cs="Times New Roman"/>
          <w:color w:val="1A1A1A"/>
        </w:rPr>
        <w:t xml:space="preserve">, если  обучающийся  набрал   3031 балла,  «4» (хорошо) – от  24-29 </w:t>
      </w:r>
      <w:r w:rsidRPr="00B40FD2">
        <w:rPr>
          <w:rFonts w:ascii="Times New Roman" w:hAnsi="Times New Roman" w:cs="Times New Roman"/>
          <w:color w:val="1A1A1A"/>
        </w:rPr>
        <w:t xml:space="preserve"> баллов, «3» (удовлетворительно) – от</w:t>
      </w:r>
      <w:r>
        <w:rPr>
          <w:rFonts w:ascii="Times New Roman" w:hAnsi="Times New Roman" w:cs="Times New Roman"/>
          <w:color w:val="1A1A1A"/>
        </w:rPr>
        <w:t xml:space="preserve">  18 до  23</w:t>
      </w:r>
      <w:r w:rsidRPr="00B40FD2">
        <w:rPr>
          <w:rFonts w:ascii="Times New Roman" w:hAnsi="Times New Roman" w:cs="Times New Roman"/>
          <w:color w:val="1A1A1A"/>
        </w:rPr>
        <w:t xml:space="preserve"> баллов, «2» (неу</w:t>
      </w:r>
      <w:r>
        <w:rPr>
          <w:rFonts w:ascii="Times New Roman" w:hAnsi="Times New Roman" w:cs="Times New Roman"/>
          <w:color w:val="1A1A1A"/>
        </w:rPr>
        <w:t>довлетворительно) – от  0  до  17</w:t>
      </w:r>
      <w:r w:rsidRPr="00B40FD2">
        <w:rPr>
          <w:rFonts w:ascii="Times New Roman" w:hAnsi="Times New Roman" w:cs="Times New Roman"/>
          <w:color w:val="1A1A1A"/>
        </w:rPr>
        <w:t xml:space="preserve">  баллов.</w:t>
      </w:r>
      <w:r>
        <w:rPr>
          <w:rFonts w:ascii="Times New Roman" w:hAnsi="Times New Roman" w:cs="Times New Roman"/>
          <w:color w:val="1A1A1A"/>
        </w:rPr>
        <w:t>.</w:t>
      </w:r>
    </w:p>
    <w:p w:rsidR="001840E6" w:rsidRPr="00B40FD2" w:rsidRDefault="001840E6" w:rsidP="00C3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840E6" w:rsidRPr="00B40FD2" w:rsidRDefault="001840E6" w:rsidP="00C3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i/>
          <w:iCs/>
          <w:color w:val="1A1A1A"/>
          <w:sz w:val="24"/>
          <w:szCs w:val="24"/>
        </w:rPr>
      </w:pPr>
    </w:p>
    <w:p w:rsidR="001840E6" w:rsidRPr="00B40FD2" w:rsidRDefault="001840E6" w:rsidP="00C374E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sectPr w:rsidR="001840E6" w:rsidRPr="00B40FD2" w:rsidSect="00943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0E6" w:rsidRDefault="001840E6" w:rsidP="00C374E1">
      <w:pPr>
        <w:spacing w:after="0" w:line="240" w:lineRule="auto"/>
      </w:pPr>
      <w:r>
        <w:separator/>
      </w:r>
    </w:p>
  </w:endnote>
  <w:endnote w:type="continuationSeparator" w:id="0">
    <w:p w:rsidR="001840E6" w:rsidRDefault="001840E6" w:rsidP="00C37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0E6" w:rsidRDefault="001840E6" w:rsidP="00C374E1">
      <w:pPr>
        <w:spacing w:after="0" w:line="240" w:lineRule="auto"/>
      </w:pPr>
      <w:r>
        <w:separator/>
      </w:r>
    </w:p>
  </w:footnote>
  <w:footnote w:type="continuationSeparator" w:id="0">
    <w:p w:rsidR="001840E6" w:rsidRDefault="001840E6" w:rsidP="00C37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723F6"/>
    <w:multiLevelType w:val="hybridMultilevel"/>
    <w:tmpl w:val="D36E9E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1E07484"/>
    <w:multiLevelType w:val="hybridMultilevel"/>
    <w:tmpl w:val="15A00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3862BB8"/>
    <w:multiLevelType w:val="hybridMultilevel"/>
    <w:tmpl w:val="480C8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0157048"/>
    <w:multiLevelType w:val="hybridMultilevel"/>
    <w:tmpl w:val="B3B25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64F63E7"/>
    <w:multiLevelType w:val="hybridMultilevel"/>
    <w:tmpl w:val="5F56C5AC"/>
    <w:lvl w:ilvl="0" w:tplc="042C76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7053631"/>
    <w:multiLevelType w:val="hybridMultilevel"/>
    <w:tmpl w:val="0A0E07A4"/>
    <w:lvl w:ilvl="0" w:tplc="B06C910C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7502E1B"/>
    <w:multiLevelType w:val="hybridMultilevel"/>
    <w:tmpl w:val="1722BFAE"/>
    <w:lvl w:ilvl="0" w:tplc="BEDC8E4A">
      <w:start w:val="1"/>
      <w:numFmt w:val="decimal"/>
      <w:lvlText w:val="%1"/>
      <w:lvlJc w:val="left"/>
      <w:pPr>
        <w:tabs>
          <w:tab w:val="num" w:pos="435"/>
        </w:tabs>
        <w:ind w:left="43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A957355"/>
    <w:multiLevelType w:val="hybridMultilevel"/>
    <w:tmpl w:val="9BC2045C"/>
    <w:lvl w:ilvl="0" w:tplc="3036E2A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7C76754"/>
    <w:multiLevelType w:val="hybridMultilevel"/>
    <w:tmpl w:val="4C165F5E"/>
    <w:lvl w:ilvl="0" w:tplc="BE5A062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1" w:tplc="1D48960A">
      <w:start w:val="2"/>
      <w:numFmt w:val="decimal"/>
      <w:lvlText w:val="%2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74E1"/>
    <w:rsid w:val="000652E5"/>
    <w:rsid w:val="00076438"/>
    <w:rsid w:val="000A33EE"/>
    <w:rsid w:val="000B4788"/>
    <w:rsid w:val="000C0A3A"/>
    <w:rsid w:val="000C0CFD"/>
    <w:rsid w:val="000C6F21"/>
    <w:rsid w:val="00110DF7"/>
    <w:rsid w:val="0011213A"/>
    <w:rsid w:val="00161292"/>
    <w:rsid w:val="001840E6"/>
    <w:rsid w:val="001C363E"/>
    <w:rsid w:val="001E078E"/>
    <w:rsid w:val="001F408A"/>
    <w:rsid w:val="00227B92"/>
    <w:rsid w:val="002359B1"/>
    <w:rsid w:val="0025634F"/>
    <w:rsid w:val="002672DE"/>
    <w:rsid w:val="002916C3"/>
    <w:rsid w:val="002C248B"/>
    <w:rsid w:val="002C5B3F"/>
    <w:rsid w:val="002C5DC5"/>
    <w:rsid w:val="002D5A9E"/>
    <w:rsid w:val="003830B5"/>
    <w:rsid w:val="003C2ED9"/>
    <w:rsid w:val="003D7D82"/>
    <w:rsid w:val="00401DFD"/>
    <w:rsid w:val="00423BE4"/>
    <w:rsid w:val="00457A1F"/>
    <w:rsid w:val="004711E9"/>
    <w:rsid w:val="004C2AE4"/>
    <w:rsid w:val="00523722"/>
    <w:rsid w:val="005509C6"/>
    <w:rsid w:val="005A5BCB"/>
    <w:rsid w:val="005E56D8"/>
    <w:rsid w:val="00636A3E"/>
    <w:rsid w:val="00671669"/>
    <w:rsid w:val="00673F14"/>
    <w:rsid w:val="006B7EE7"/>
    <w:rsid w:val="006D2D05"/>
    <w:rsid w:val="006E14D9"/>
    <w:rsid w:val="007261C2"/>
    <w:rsid w:val="007446F2"/>
    <w:rsid w:val="00756580"/>
    <w:rsid w:val="007D5E9B"/>
    <w:rsid w:val="008703C3"/>
    <w:rsid w:val="008B5BE0"/>
    <w:rsid w:val="008E4BA9"/>
    <w:rsid w:val="008F31E9"/>
    <w:rsid w:val="008F3DC2"/>
    <w:rsid w:val="00935068"/>
    <w:rsid w:val="009424E7"/>
    <w:rsid w:val="009426C2"/>
    <w:rsid w:val="00943C02"/>
    <w:rsid w:val="00A22473"/>
    <w:rsid w:val="00A973ED"/>
    <w:rsid w:val="00AE2812"/>
    <w:rsid w:val="00B1354D"/>
    <w:rsid w:val="00B40FD2"/>
    <w:rsid w:val="00BD6BC8"/>
    <w:rsid w:val="00BF5CDE"/>
    <w:rsid w:val="00C374E1"/>
    <w:rsid w:val="00C444CF"/>
    <w:rsid w:val="00C77A0B"/>
    <w:rsid w:val="00C903BB"/>
    <w:rsid w:val="00C9334F"/>
    <w:rsid w:val="00CA3421"/>
    <w:rsid w:val="00D11C6E"/>
    <w:rsid w:val="00E35BF2"/>
    <w:rsid w:val="00EC7B25"/>
    <w:rsid w:val="00EF19A7"/>
    <w:rsid w:val="00F1060F"/>
    <w:rsid w:val="00F23C58"/>
    <w:rsid w:val="00F323EF"/>
    <w:rsid w:val="00F343D7"/>
    <w:rsid w:val="00F65C98"/>
    <w:rsid w:val="00FD6868"/>
    <w:rsid w:val="00FE3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Address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C0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C374E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374E1"/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C374E1"/>
    <w:rPr>
      <w:rFonts w:cs="Times New Roman"/>
      <w:color w:val="800080"/>
      <w:u w:val="single"/>
    </w:rPr>
  </w:style>
  <w:style w:type="paragraph" w:styleId="HTMLAddress">
    <w:name w:val="HTML Address"/>
    <w:basedOn w:val="Normal"/>
    <w:link w:val="HTMLAddressChar"/>
    <w:uiPriority w:val="99"/>
    <w:rsid w:val="00C374E1"/>
    <w:pPr>
      <w:spacing w:after="0" w:line="240" w:lineRule="auto"/>
    </w:pPr>
    <w:rPr>
      <w:rFonts w:ascii="Times New Roman" w:hAnsi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uiPriority w:val="99"/>
    <w:locked/>
    <w:rsid w:val="00C374E1"/>
    <w:rPr>
      <w:rFonts w:ascii="Times New Roman" w:hAnsi="Times New Roman" w:cs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C374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333333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374E1"/>
    <w:rPr>
      <w:rFonts w:ascii="Courier New" w:hAnsi="Courier New" w:cs="Courier New"/>
      <w:color w:val="333333"/>
      <w:sz w:val="20"/>
      <w:szCs w:val="20"/>
    </w:rPr>
  </w:style>
  <w:style w:type="paragraph" w:styleId="NormalWeb">
    <w:name w:val="Normal (Web)"/>
    <w:basedOn w:val="Normal"/>
    <w:uiPriority w:val="99"/>
    <w:rsid w:val="00C374E1"/>
    <w:pPr>
      <w:spacing w:before="100" w:beforeAutospacing="1" w:after="100" w:afterAutospacing="1" w:line="240" w:lineRule="auto"/>
    </w:pPr>
    <w:rPr>
      <w:rFonts w:ascii="Arial Unicode MS" w:eastAsia="Arial Unicode MS" w:hAnsi="Arial" w:cs="Arial Unicode MS"/>
      <w:sz w:val="24"/>
      <w:szCs w:val="24"/>
    </w:rPr>
  </w:style>
  <w:style w:type="paragraph" w:styleId="Header">
    <w:name w:val="header"/>
    <w:basedOn w:val="Normal"/>
    <w:link w:val="HeaderChar"/>
    <w:uiPriority w:val="99"/>
    <w:rsid w:val="00C374E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374E1"/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semiHidden/>
    <w:locked/>
    <w:rsid w:val="00C374E1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1"/>
    <w:uiPriority w:val="99"/>
    <w:semiHidden/>
    <w:rsid w:val="00C374E1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Pr>
      <w:rFonts w:cs="Times New Roman"/>
    </w:rPr>
  </w:style>
  <w:style w:type="paragraph" w:customStyle="1" w:styleId="21">
    <w:name w:val="Список 21"/>
    <w:basedOn w:val="Normal"/>
    <w:uiPriority w:val="99"/>
    <w:rsid w:val="00C374E1"/>
    <w:pPr>
      <w:spacing w:after="0" w:line="240" w:lineRule="auto"/>
      <w:ind w:left="566" w:hanging="283"/>
    </w:pPr>
    <w:rPr>
      <w:rFonts w:ascii="Times New Roman" w:hAnsi="Times New Roman"/>
      <w:sz w:val="20"/>
      <w:szCs w:val="20"/>
      <w:lang w:eastAsia="ar-SA"/>
    </w:rPr>
  </w:style>
  <w:style w:type="character" w:customStyle="1" w:styleId="FontStyle44">
    <w:name w:val="Font Style44"/>
    <w:uiPriority w:val="99"/>
    <w:rsid w:val="00C374E1"/>
    <w:rPr>
      <w:rFonts w:ascii="Times New Roman" w:hAnsi="Times New Roman"/>
      <w:sz w:val="26"/>
    </w:rPr>
  </w:style>
  <w:style w:type="character" w:styleId="Strong">
    <w:name w:val="Strong"/>
    <w:basedOn w:val="DefaultParagraphFont"/>
    <w:uiPriority w:val="99"/>
    <w:qFormat/>
    <w:rsid w:val="00C374E1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C374E1"/>
    <w:rPr>
      <w:rFonts w:cs="Times New Roman"/>
      <w:i/>
      <w:iCs/>
    </w:rPr>
  </w:style>
  <w:style w:type="paragraph" w:styleId="Footer">
    <w:name w:val="footer"/>
    <w:basedOn w:val="Normal"/>
    <w:link w:val="FooterChar"/>
    <w:uiPriority w:val="99"/>
    <w:semiHidden/>
    <w:rsid w:val="00C37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374E1"/>
    <w:rPr>
      <w:rFonts w:cs="Times New Roman"/>
    </w:rPr>
  </w:style>
  <w:style w:type="paragraph" w:styleId="ListParagraph">
    <w:name w:val="List Paragraph"/>
    <w:basedOn w:val="Normal"/>
    <w:uiPriority w:val="99"/>
    <w:qFormat/>
    <w:rsid w:val="003830B5"/>
    <w:pPr>
      <w:ind w:left="720"/>
      <w:contextualSpacing/>
    </w:pPr>
  </w:style>
  <w:style w:type="table" w:styleId="TableGrid">
    <w:name w:val="Table Grid"/>
    <w:basedOn w:val="TableNormal"/>
    <w:uiPriority w:val="99"/>
    <w:rsid w:val="006B7EE7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Normal"/>
    <w:uiPriority w:val="99"/>
    <w:rsid w:val="006B7EE7"/>
    <w:pPr>
      <w:ind w:left="720"/>
    </w:pPr>
    <w:rPr>
      <w:lang w:eastAsia="en-US"/>
    </w:rPr>
  </w:style>
  <w:style w:type="paragraph" w:customStyle="1" w:styleId="Default">
    <w:name w:val="Default"/>
    <w:uiPriority w:val="99"/>
    <w:rsid w:val="006B7EE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4">
    <w:name w:val="style4"/>
    <w:basedOn w:val="Normal"/>
    <w:uiPriority w:val="99"/>
    <w:rsid w:val="00A224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16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271</TotalTime>
  <Pages>55</Pages>
  <Words>15597</Words>
  <Characters>-32766</Characters>
  <Application>Microsoft Office Outlook</Application>
  <DocSecurity>0</DocSecurity>
  <Lines>0</Lines>
  <Paragraphs>0</Paragraphs>
  <ScaleCrop>false</ScaleCrop>
  <Company>DDGroup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33</cp:revision>
  <dcterms:created xsi:type="dcterms:W3CDTF">2016-02-01T16:53:00Z</dcterms:created>
  <dcterms:modified xsi:type="dcterms:W3CDTF">2018-03-10T13:44:00Z</dcterms:modified>
</cp:coreProperties>
</file>